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1F1D0F">
        <w:rPr>
          <w:b/>
          <w:i/>
          <w:noProof/>
          <w:sz w:val="28"/>
        </w:rPr>
        <w:t>10162</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w:t>
            </w:r>
            <w:r w:rsidR="000810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1D0F" w:rsidP="001F1D0F">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F1D0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0810F7">
            <w:pPr>
              <w:pStyle w:val="CRCoverPage"/>
              <w:spacing w:after="0"/>
              <w:ind w:left="100"/>
              <w:rPr>
                <w:noProof/>
              </w:rPr>
            </w:pPr>
            <w:r>
              <w:t>draftCR to 37145-</w:t>
            </w:r>
            <w:r w:rsidR="000810F7">
              <w:t>2</w:t>
            </w:r>
            <w:r w:rsidR="00A8333B" w:rsidRPr="00A8333B">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ch</w:t>
            </w:r>
            <w:bookmarkStart w:id="1" w:name="_GoBack"/>
            <w:bookmarkEnd w:id="1"/>
            <w:r w:rsidR="00DE34CF">
              <w:rPr>
                <w:i/>
                <w:noProof/>
                <w:sz w:val="18"/>
              </w:rPr>
              <w:t xml:space="preserve">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1880 – 1920MHz in </w:t>
            </w:r>
            <w:r w:rsidR="000954EF">
              <w:rPr>
                <w:noProof/>
              </w:rPr>
              <w:t>37.14</w:t>
            </w:r>
            <w:r w:rsidR="00BB119F">
              <w:rPr>
                <w:noProof/>
              </w:rPr>
              <w:t>5</w:t>
            </w:r>
            <w:r w:rsidR="000810F7">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0810F7">
              <w:rPr>
                <w:noProof/>
              </w:rPr>
              <w:t xml:space="preserve"> for UTRA/EUTRA/EN-MSR sections</w:t>
            </w:r>
          </w:p>
          <w:p w:rsidR="00C11DAD" w:rsidRDefault="00F67E7D" w:rsidP="000954EF">
            <w:pPr>
              <w:pStyle w:val="CRCoverPage"/>
              <w:numPr>
                <w:ilvl w:val="0"/>
                <w:numId w:val="17"/>
              </w:numPr>
              <w:spacing w:after="0"/>
              <w:rPr>
                <w:noProof/>
              </w:rPr>
            </w:pPr>
            <w:r>
              <w:rPr>
                <w:noProof/>
              </w:rPr>
              <w:t>Co-location with other BSs</w:t>
            </w:r>
            <w:r w:rsidR="000810F7">
              <w:rPr>
                <w:noProof/>
              </w:rPr>
              <w:t xml:space="preserve"> for UTRA/EUTRA/EN-MSR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17C9" w:rsidP="00A8333B">
            <w:pPr>
              <w:pStyle w:val="CRCoverPage"/>
              <w:spacing w:after="0"/>
              <w:ind w:left="100"/>
              <w:rPr>
                <w:noProof/>
              </w:rPr>
            </w:pPr>
            <w:r>
              <w:rPr>
                <w:noProof/>
              </w:rPr>
              <w:t>6.7.6.4.5, 6.7.6.5.5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10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810F7">
            <w:pPr>
              <w:pStyle w:val="CRCoverPage"/>
              <w:spacing w:after="0"/>
              <w:ind w:left="99"/>
              <w:rPr>
                <w:noProof/>
              </w:rPr>
            </w:pPr>
            <w:r>
              <w:rPr>
                <w:noProof/>
              </w:rPr>
              <w:t>TS</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0017C9" w:rsidRPr="00753102" w:rsidRDefault="000017C9" w:rsidP="000017C9">
      <w:pPr>
        <w:pStyle w:val="Heading6"/>
      </w:pPr>
      <w:bookmarkStart w:id="6" w:name="_Toc21125180"/>
      <w:bookmarkStart w:id="7" w:name="_Toc29768170"/>
      <w:bookmarkStart w:id="8" w:name="_Toc36044612"/>
      <w:bookmarkStart w:id="9" w:name="_Toc37230517"/>
      <w:bookmarkEnd w:id="3"/>
      <w:bookmarkEnd w:id="4"/>
      <w:bookmarkEnd w:id="5"/>
      <w:r w:rsidRPr="00753102">
        <w:t>6.7.6.4.5.1</w:t>
      </w:r>
      <w:r w:rsidRPr="00753102">
        <w:tab/>
        <w:t>MSR operation</w:t>
      </w:r>
      <w:bookmarkEnd w:id="6"/>
      <w:bookmarkEnd w:id="7"/>
      <w:bookmarkEnd w:id="8"/>
      <w:bookmarkEnd w:id="9"/>
    </w:p>
    <w:p w:rsidR="000017C9" w:rsidRPr="00753102" w:rsidRDefault="000017C9" w:rsidP="000017C9">
      <w:r w:rsidRPr="00753102">
        <w:t>For UTRA, the minimum requirement is specified in subclause 6.7.6.4.5.2</w:t>
      </w:r>
    </w:p>
    <w:p w:rsidR="000017C9" w:rsidRPr="00753102" w:rsidRDefault="000017C9" w:rsidP="000017C9">
      <w:r w:rsidRPr="00753102">
        <w:t>For E-UTRA, the minimum requirement is specified in subclause 6.7.6.4.5.3.</w:t>
      </w:r>
    </w:p>
    <w:p w:rsidR="000017C9" w:rsidRPr="00753102" w:rsidRDefault="000017C9" w:rsidP="000017C9">
      <w:pPr>
        <w:pStyle w:val="Heading6"/>
      </w:pPr>
      <w:bookmarkStart w:id="10" w:name="_Toc21125181"/>
      <w:bookmarkStart w:id="11" w:name="_Toc29768171"/>
      <w:bookmarkStart w:id="12" w:name="_Toc36044613"/>
      <w:bookmarkStart w:id="13" w:name="_Toc37230518"/>
      <w:r w:rsidRPr="00753102">
        <w:t>6.7.6.4.5.1.1</w:t>
      </w:r>
      <w:r w:rsidRPr="00753102">
        <w:tab/>
        <w:t>E-UTRA and NR MSR operation</w:t>
      </w:r>
      <w:bookmarkEnd w:id="10"/>
      <w:bookmarkEnd w:id="11"/>
      <w:bookmarkEnd w:id="12"/>
      <w:bookmarkEnd w:id="13"/>
    </w:p>
    <w:p w:rsidR="000017C9" w:rsidRPr="00753102" w:rsidRDefault="000017C9" w:rsidP="000017C9">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0017C9" w:rsidRPr="00753102" w:rsidRDefault="000017C9" w:rsidP="000017C9">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Note</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3/n3,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1930 </w:t>
            </w:r>
            <w:r w:rsidRPr="00753102">
              <w:rPr>
                <w:rFonts w:cs="v5.0.0"/>
              </w:rPr>
              <w:noBreakHyphen/>
              <w:t xml:space="preserve">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w:t>
            </w:r>
            <w:r w:rsidRPr="00753102">
              <w:rPr>
                <w:rFonts w:cs="v5.0.0"/>
              </w:rPr>
              <w:t xml:space="preserve"> or 65/n65.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 or</w:t>
            </w:r>
          </w:p>
          <w:p w:rsidR="000017C9" w:rsidRPr="00753102" w:rsidRDefault="000017C9" w:rsidP="00E0102C">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0017C9" w:rsidRPr="00753102" w:rsidRDefault="000017C9" w:rsidP="00E0102C">
            <w:pPr>
              <w:pStyle w:val="TAL"/>
              <w:rPr>
                <w:rFonts w:cs="Arial"/>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lastRenderedPageBreak/>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 or</w:t>
            </w:r>
          </w:p>
          <w:p w:rsidR="000017C9" w:rsidRPr="00753102" w:rsidRDefault="000017C9" w:rsidP="00E0102C">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18, 19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19, since it is already covered by the requirement in sub-clause 6.7.6.3.5.1</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 or</w:t>
            </w:r>
          </w:p>
          <w:p w:rsidR="000017C9" w:rsidRPr="00753102" w:rsidRDefault="000017C9" w:rsidP="00E0102C">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VIII or</w:t>
            </w:r>
          </w:p>
          <w:p w:rsidR="000017C9" w:rsidRPr="00753102" w:rsidRDefault="000017C9" w:rsidP="00E0102C">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0017C9" w:rsidRPr="00753102" w:rsidTr="00E0102C">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0017C9" w:rsidRPr="00753102" w:rsidTr="00E0102C">
        <w:trPr>
          <w:cantSplit/>
          <w:trHeight w:val="113"/>
          <w:jc w:val="center"/>
        </w:trPr>
        <w:tc>
          <w:tcPr>
            <w:tcW w:w="1303" w:type="dxa"/>
            <w:vMerge/>
            <w:tcBorders>
              <w:top w:val="nil"/>
              <w:left w:val="single" w:sz="4" w:space="0" w:color="auto"/>
              <w:bottom w:val="single" w:sz="4"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017C9" w:rsidRPr="00753102" w:rsidRDefault="000017C9" w:rsidP="00E0102C">
            <w:pPr>
              <w:pStyle w:val="TAC"/>
              <w:rPr>
                <w:rFonts w:cs="Arial"/>
              </w:rPr>
            </w:pPr>
            <w:r w:rsidRPr="00753102">
              <w:rPr>
                <w:rFonts w:cs="Arial"/>
              </w:rPr>
              <w:lastRenderedPageBreak/>
              <w:t>UTRA FDD Band XII or</w:t>
            </w:r>
          </w:p>
          <w:p w:rsidR="000017C9" w:rsidRPr="00753102" w:rsidRDefault="000017C9" w:rsidP="00E0102C">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p>
        </w:tc>
      </w:tr>
      <w:tr w:rsidR="000017C9" w:rsidRPr="00753102" w:rsidTr="00E0102C">
        <w:trPr>
          <w:cantSplit/>
          <w:trHeight w:val="113"/>
          <w:jc w:val="center"/>
        </w:trPr>
        <w:tc>
          <w:tcPr>
            <w:tcW w:w="1303" w:type="dxa"/>
            <w:vMerge/>
            <w:tcBorders>
              <w:top w:val="single" w:sz="4" w:space="0" w:color="auto"/>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XX or</w:t>
            </w:r>
          </w:p>
          <w:p w:rsidR="000017C9" w:rsidRPr="00753102" w:rsidRDefault="000017C9" w:rsidP="00E0102C">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or 28/n28.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XXII or</w:t>
            </w:r>
          </w:p>
          <w:p w:rsidR="000017C9" w:rsidRPr="00753102" w:rsidRDefault="000017C9" w:rsidP="00E0102C">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 42, 48/n48, n77 or n78.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5/n5, 26 or 27.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28/n28, 44 or 67.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29 or 85.</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or 40/n40.</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since it is already covered by the requirement in sub-clause 6.7.6.3.5.1 This requirement does not apply to BS operating in Band 40.</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72 or 73.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requirement does not apply to BS operating in Band 33</w:t>
            </w:r>
            <w:r w:rsidRPr="00753102">
              <w:rPr>
                <w:lang w:eastAsia="zh-CN"/>
              </w:rPr>
              <w:t xml:space="preserve">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34/n34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2/n2</w:t>
            </w:r>
            <w:r w:rsidRPr="00753102">
              <w:rPr>
                <w:lang w:eastAsia="zh-CN"/>
              </w:rPr>
              <w:t>, 25/n25 or</w:t>
            </w:r>
            <w:r w:rsidRPr="00753102">
              <w:t xml:space="preserve"> 36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requirement does not apply to BS operating in Band 38/n38 or 69.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39/n39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40/n40</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t xml:space="preserve">This is not applicable to BS operating in Band </w:t>
            </w:r>
            <w:r>
              <w:rPr>
                <w:lang w:eastAsia="zh-CN"/>
              </w:rPr>
              <w:t>41/n41 or 53/n53</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is not applicable to BS operating in Band 28/n28 or 44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rPr>
                <w:lang w:eastAsia="ja-JP"/>
              </w:rPr>
              <w:t xml:space="preserve">This is not applicable to BS operating in Band </w:t>
            </w:r>
            <w:r w:rsidRPr="00753102">
              <w:rPr>
                <w:lang w:eastAsia="zh-CN"/>
              </w:rPr>
              <w:t>45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 xml:space="preserve">This is not applicable to BS operating in Band </w:t>
            </w:r>
            <w:r w:rsidRPr="00753102">
              <w:rPr>
                <w:lang w:eastAsia="zh-CN"/>
              </w:rPr>
              <w:t>46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lang w:eastAsia="ja-JP"/>
              </w:rPr>
            </w:pP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42 or 52.</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0017C9" w:rsidRDefault="000017C9" w:rsidP="00E0102C">
            <w:pPr>
              <w:pStyle w:val="TAL"/>
            </w:pPr>
            <w:r>
              <w:t xml:space="preserve">This is not applicable to BS operating in Band 41/n41 or </w:t>
            </w:r>
            <w:r>
              <w:rPr>
                <w:lang w:eastAsia="zh-CN"/>
              </w:rPr>
              <w:t>53/n53</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1/n1</w:t>
            </w:r>
            <w:r w:rsidRPr="00753102">
              <w:rPr>
                <w:lang w:eastAsia="ja-JP"/>
              </w:rPr>
              <w:t xml:space="preserve"> or 65/n65.</w:t>
            </w:r>
            <w:r w:rsidRPr="00753102">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4, 10, 23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28/n28 or 67.</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28/n28 or 68.</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38 or 69.</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2/n2, 25/n25 or 70/n70</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70/n70,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lang w:eastAsia="ko-KR"/>
              </w:rPr>
              <w:t>This requirement does not apply to BS operating in Band n79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0017C9" w:rsidRPr="00753102" w:rsidRDefault="000017C9" w:rsidP="00E0102C">
            <w:pPr>
              <w:pStyle w:val="TAL"/>
              <w:rPr>
                <w:szCs w:val="18"/>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29 or 85.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0017C9" w:rsidRPr="00753102" w:rsidRDefault="000017C9" w:rsidP="00E0102C">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303" w:type="dxa"/>
            <w:tcBorders>
              <w:left w:val="single" w:sz="4" w:space="0" w:color="auto"/>
              <w:right w:val="single" w:sz="4" w:space="0" w:color="auto"/>
            </w:tcBorders>
          </w:tcPr>
          <w:p w:rsidR="000017C9" w:rsidRPr="00753102" w:rsidRDefault="000017C9" w:rsidP="00E0102C">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p>
        </w:tc>
      </w:tr>
      <w:tr w:rsidR="000017C9" w:rsidRPr="00753102" w:rsidTr="000017C9">
        <w:trPr>
          <w:cantSplit/>
          <w:trHeight w:val="113"/>
          <w:jc w:val="center"/>
          <w:ins w:id="14" w:author="Huawei" w:date="2020-08-04T17:31:00Z"/>
        </w:trPr>
        <w:tc>
          <w:tcPr>
            <w:tcW w:w="1303" w:type="dxa"/>
            <w:tcBorders>
              <w:top w:val="single" w:sz="2" w:space="0" w:color="auto"/>
              <w:left w:val="single" w:sz="4" w:space="0" w:color="auto"/>
              <w:bottom w:val="single" w:sz="4" w:space="0" w:color="auto"/>
              <w:right w:val="single" w:sz="4" w:space="0" w:color="auto"/>
            </w:tcBorders>
          </w:tcPr>
          <w:p w:rsidR="000017C9" w:rsidRPr="00753102" w:rsidRDefault="001F1D0F" w:rsidP="00E0102C">
            <w:pPr>
              <w:pStyle w:val="TAC"/>
              <w:rPr>
                <w:ins w:id="15" w:author="Huawei" w:date="2020-08-04T17:31:00Z"/>
              </w:rPr>
            </w:pPr>
            <w:ins w:id="16" w:author="Huawei" w:date="2020-08-04T17:31:00Z">
              <w:r>
                <w:t>NR Band n</w:t>
              </w:r>
              <w:r w:rsidR="000017C9" w:rsidRPr="00753102">
                <w:t>9</w:t>
              </w:r>
            </w:ins>
            <w:ins w:id="17" w:author="Huawei" w:date="2020-08-07T14:38:00Z">
              <w:r>
                <w:t>6</w:t>
              </w:r>
            </w:ins>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ins w:id="18" w:author="Huawei" w:date="2020-08-04T17:31:00Z"/>
              </w:rPr>
            </w:pPr>
            <w:ins w:id="19" w:author="Huawei" w:date="2020-08-04T17:31:00Z">
              <w:r w:rsidRPr="00753102">
                <w:t>1880 – 1920MHz</w:t>
              </w:r>
            </w:ins>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ins w:id="20" w:author="Huawei" w:date="2020-08-04T17:31:00Z"/>
              </w:rPr>
            </w:pPr>
            <w:ins w:id="21" w:author="Huawei" w:date="2020-08-04T17:31:00Z">
              <w:r w:rsidRPr="00753102">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ins w:id="22" w:author="Huawei" w:date="2020-08-04T17:31:00Z"/>
              </w:rPr>
            </w:pPr>
            <w:ins w:id="23" w:author="Huawei" w:date="2020-08-04T17:31: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0017C9" w:rsidRPr="000017C9" w:rsidRDefault="000017C9" w:rsidP="00E0102C">
            <w:pPr>
              <w:pStyle w:val="TAL"/>
              <w:rPr>
                <w:ins w:id="24" w:author="Huawei" w:date="2020-08-04T17:31:00Z"/>
                <w:rFonts w:cs="Arial"/>
              </w:rPr>
            </w:pPr>
            <w:ins w:id="25" w:author="Huawei" w:date="2020-08-04T17:31:00Z">
              <w:r w:rsidRPr="000017C9">
                <w:rPr>
                  <w:rFonts w:cs="Arial"/>
                </w:rPr>
                <w:t>This is not applicable to BS operating in Band 39/n39</w:t>
              </w:r>
            </w:ins>
          </w:p>
        </w:tc>
      </w:tr>
    </w:tbl>
    <w:p w:rsidR="000017C9" w:rsidRPr="00753102" w:rsidRDefault="000017C9" w:rsidP="000017C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0017C9" w:rsidRPr="00753102" w:rsidRDefault="000017C9" w:rsidP="000017C9">
      <w:pPr>
        <w:pStyle w:val="Heading6"/>
      </w:pPr>
      <w:bookmarkStart w:id="26" w:name="_Toc21125182"/>
      <w:bookmarkStart w:id="27" w:name="_Toc29768172"/>
      <w:bookmarkStart w:id="28" w:name="_Toc36044614"/>
      <w:bookmarkStart w:id="29" w:name="_Toc37230519"/>
      <w:r w:rsidRPr="00753102">
        <w:t>6.7.6.4.5.2</w:t>
      </w:r>
      <w:r w:rsidRPr="00753102">
        <w:tab/>
        <w:t>Single RAT UTRA operation</w:t>
      </w:r>
      <w:bookmarkEnd w:id="26"/>
      <w:bookmarkEnd w:id="27"/>
      <w:bookmarkEnd w:id="28"/>
      <w:bookmarkEnd w:id="29"/>
    </w:p>
    <w:p w:rsidR="000017C9" w:rsidRPr="00753102" w:rsidRDefault="000017C9" w:rsidP="000017C9">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0017C9" w:rsidRPr="00753102" w:rsidRDefault="000017C9" w:rsidP="000017C9">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0017C9" w:rsidRPr="00753102" w:rsidTr="00E0102C">
        <w:trPr>
          <w:cantSplit/>
          <w:trHeight w:val="113"/>
          <w:jc w:val="center"/>
        </w:trPr>
        <w:tc>
          <w:tcPr>
            <w:tcW w:w="1444" w:type="dxa"/>
            <w:shd w:val="clear" w:color="auto" w:fill="auto"/>
          </w:tcPr>
          <w:p w:rsidR="000017C9" w:rsidRPr="00753102" w:rsidRDefault="000017C9" w:rsidP="00E0102C">
            <w:pPr>
              <w:pStyle w:val="TAH"/>
              <w:rPr>
                <w:rFonts w:cs="Arial"/>
              </w:rPr>
            </w:pPr>
            <w:r w:rsidRPr="00753102">
              <w:rPr>
                <w:rFonts w:cs="Arial"/>
              </w:rPr>
              <w:lastRenderedPageBreak/>
              <w:t>System type operating in the same geographical area</w:t>
            </w:r>
          </w:p>
        </w:tc>
        <w:tc>
          <w:tcPr>
            <w:tcW w:w="1559" w:type="dxa"/>
            <w:shd w:val="clear" w:color="auto" w:fill="auto"/>
          </w:tcPr>
          <w:p w:rsidR="000017C9" w:rsidRPr="00753102" w:rsidRDefault="000017C9" w:rsidP="00E0102C">
            <w:pPr>
              <w:pStyle w:val="TAH"/>
              <w:rPr>
                <w:rFonts w:cs="Arial"/>
              </w:rPr>
            </w:pPr>
            <w:r w:rsidRPr="00753102">
              <w:rPr>
                <w:rFonts w:cs="Arial"/>
              </w:rPr>
              <w:t>Band for co-existence requirement</w:t>
            </w:r>
          </w:p>
        </w:tc>
        <w:tc>
          <w:tcPr>
            <w:tcW w:w="992" w:type="dxa"/>
            <w:shd w:val="clear" w:color="auto" w:fill="auto"/>
          </w:tcPr>
          <w:p w:rsidR="000017C9" w:rsidRPr="00753102" w:rsidRDefault="000017C9" w:rsidP="00E0102C">
            <w:pPr>
              <w:pStyle w:val="TAH"/>
              <w:rPr>
                <w:rFonts w:cs="Arial"/>
              </w:rPr>
            </w:pPr>
            <w:r w:rsidRPr="00753102">
              <w:rPr>
                <w:rFonts w:cs="Arial"/>
              </w:rPr>
              <w:t>Maximum Level</w:t>
            </w:r>
          </w:p>
        </w:tc>
        <w:tc>
          <w:tcPr>
            <w:tcW w:w="1276" w:type="dxa"/>
            <w:shd w:val="clear" w:color="auto" w:fill="auto"/>
          </w:tcPr>
          <w:p w:rsidR="000017C9" w:rsidRPr="00753102" w:rsidRDefault="000017C9" w:rsidP="00E0102C">
            <w:pPr>
              <w:pStyle w:val="TAH"/>
              <w:rPr>
                <w:rFonts w:cs="Arial"/>
              </w:rPr>
            </w:pPr>
            <w:r w:rsidRPr="00753102">
              <w:rPr>
                <w:rFonts w:cs="Arial"/>
              </w:rPr>
              <w:t>Measurement Bandwidth</w:t>
            </w:r>
          </w:p>
        </w:tc>
        <w:tc>
          <w:tcPr>
            <w:tcW w:w="4422" w:type="dxa"/>
            <w:shd w:val="clear" w:color="auto" w:fill="auto"/>
          </w:tcPr>
          <w:p w:rsidR="000017C9" w:rsidRPr="00753102" w:rsidRDefault="000017C9" w:rsidP="00E0102C">
            <w:pPr>
              <w:pStyle w:val="TAH"/>
              <w:rPr>
                <w:rFonts w:cs="Arial"/>
              </w:rPr>
            </w:pPr>
            <w:r w:rsidRPr="00753102">
              <w:rPr>
                <w:rFonts w:cs="Arial"/>
              </w:rPr>
              <w:t>Notes</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559" w:type="dxa"/>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Arial"/>
              </w:rPr>
              <w:t>This requirement does not apply to UTRA FDD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Arial"/>
              </w:rPr>
              <w:t>876 - 915 MHz</w:t>
            </w:r>
          </w:p>
        </w:tc>
        <w:tc>
          <w:tcPr>
            <w:tcW w:w="992" w:type="dxa"/>
            <w:shd w:val="clear" w:color="auto" w:fill="auto"/>
          </w:tcPr>
          <w:p w:rsidR="000017C9" w:rsidRPr="00753102" w:rsidRDefault="000017C9" w:rsidP="00E0102C">
            <w:pPr>
              <w:pStyle w:val="TAC"/>
              <w:rPr>
                <w:rFonts w:cs="v5.0.0"/>
              </w:rPr>
            </w:pPr>
            <w:r w:rsidRPr="00753102">
              <w:rPr>
                <w:rFonts w:cs="Arial"/>
              </w:rPr>
              <w:t>-52.4 dBm</w:t>
            </w:r>
          </w:p>
        </w:tc>
        <w:tc>
          <w:tcPr>
            <w:tcW w:w="1276" w:type="dxa"/>
            <w:shd w:val="clear" w:color="auto" w:fill="auto"/>
          </w:tcPr>
          <w:p w:rsidR="000017C9" w:rsidRPr="00753102" w:rsidRDefault="000017C9" w:rsidP="00E0102C">
            <w:pPr>
              <w:pStyle w:val="TAC"/>
              <w:rPr>
                <w:rFonts w:cs="v5.0.0"/>
              </w:rPr>
            </w:pPr>
            <w:r w:rsidRPr="00753102">
              <w:rPr>
                <w:rFonts w:cs="Arial"/>
              </w:rPr>
              <w:t>100 kHz</w:t>
            </w:r>
          </w:p>
        </w:tc>
        <w:tc>
          <w:tcPr>
            <w:tcW w:w="4422" w:type="dxa"/>
            <w:shd w:val="clear" w:color="auto" w:fill="auto"/>
          </w:tcPr>
          <w:p w:rsidR="000017C9" w:rsidRPr="00753102" w:rsidDel="00813974"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DCS1800</w:t>
            </w:r>
          </w:p>
        </w:tc>
        <w:tc>
          <w:tcPr>
            <w:tcW w:w="1559" w:type="dxa"/>
            <w:shd w:val="clear" w:color="auto" w:fill="auto"/>
          </w:tcPr>
          <w:p w:rsidR="000017C9" w:rsidRPr="00753102" w:rsidRDefault="000017C9" w:rsidP="00E0102C">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-52.4 dBm</w:t>
            </w:r>
          </w:p>
        </w:tc>
        <w:tc>
          <w:tcPr>
            <w:tcW w:w="1276" w:type="dxa"/>
            <w:shd w:val="clear" w:color="auto" w:fill="auto"/>
          </w:tcPr>
          <w:p w:rsidR="000017C9" w:rsidRPr="00753102" w:rsidRDefault="000017C9" w:rsidP="00E0102C">
            <w:pPr>
              <w:pStyle w:val="TAC"/>
              <w:rPr>
                <w:rFonts w:cs="Arial"/>
              </w:rPr>
            </w:pPr>
            <w:r w:rsidRPr="00753102">
              <w:rPr>
                <w:rFonts w:cs="Arial"/>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559" w:type="dxa"/>
            <w:shd w:val="clear" w:color="auto" w:fill="auto"/>
          </w:tcPr>
          <w:p w:rsidR="000017C9" w:rsidRPr="00753102" w:rsidRDefault="000017C9" w:rsidP="00E0102C">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0017C9" w:rsidRPr="00753102" w:rsidRDefault="000017C9" w:rsidP="00E0102C">
            <w:pPr>
              <w:pStyle w:val="TAC"/>
              <w:rPr>
                <w:rFonts w:cs="Arial"/>
              </w:rPr>
            </w:pPr>
            <w:r w:rsidRPr="00753102">
              <w:rPr>
                <w:rFonts w:cs="v5.0.0"/>
              </w:rPr>
              <w:t>-52.4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GSM850 or CDMA850</w:t>
            </w:r>
          </w:p>
        </w:tc>
        <w:tc>
          <w:tcPr>
            <w:tcW w:w="1559" w:type="dxa"/>
            <w:shd w:val="clear" w:color="auto" w:fill="auto"/>
          </w:tcPr>
          <w:p w:rsidR="000017C9" w:rsidRPr="00753102" w:rsidRDefault="000017C9" w:rsidP="00E0102C">
            <w:pPr>
              <w:pStyle w:val="TAC"/>
              <w:rPr>
                <w:rFonts w:cs="Arial"/>
              </w:rPr>
            </w:pPr>
            <w:r w:rsidRPr="00753102">
              <w:rPr>
                <w:rFonts w:cs="v5.0.0"/>
              </w:rPr>
              <w:t>869 - 894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V 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0017C9" w:rsidRPr="00753102" w:rsidRDefault="000017C9" w:rsidP="00E0102C">
            <w:pPr>
              <w:pStyle w:val="TAC"/>
              <w:rPr>
                <w:rFonts w:cs="v5.0.0"/>
              </w:rPr>
            </w:pPr>
            <w:r w:rsidRPr="00753102">
              <w:rPr>
                <w:rFonts w:cs="v5.0.0"/>
              </w:rPr>
              <w:t>-52.4 dBm</w:t>
            </w:r>
          </w:p>
        </w:tc>
        <w:tc>
          <w:tcPr>
            <w:tcW w:w="1276" w:type="dxa"/>
            <w:shd w:val="clear" w:color="auto" w:fill="auto"/>
          </w:tcPr>
          <w:p w:rsidR="000017C9" w:rsidRPr="00753102" w:rsidRDefault="000017C9" w:rsidP="00E0102C">
            <w:pPr>
              <w:pStyle w:val="TAC"/>
              <w:rPr>
                <w:rFonts w:cs="v5.0.0"/>
              </w:rPr>
            </w:pPr>
            <w:r w:rsidRPr="00753102">
              <w:rPr>
                <w:rFonts w:cs="v5.0.0"/>
              </w:rPr>
              <w:t>100 kHz</w:t>
            </w:r>
          </w:p>
        </w:tc>
        <w:tc>
          <w:tcPr>
            <w:tcW w:w="4422" w:type="dxa"/>
            <w:shd w:val="clear" w:color="auto" w:fill="auto"/>
          </w:tcPr>
          <w:p w:rsidR="000017C9" w:rsidRPr="00753102" w:rsidRDefault="000017C9" w:rsidP="00E0102C">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1920 - 1980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 or</w:t>
            </w:r>
          </w:p>
          <w:p w:rsidR="000017C9" w:rsidRPr="00753102" w:rsidRDefault="000017C9" w:rsidP="00E0102C">
            <w:pPr>
              <w:pStyle w:val="TAC"/>
              <w:rPr>
                <w:rFonts w:cs="Arial"/>
                <w:lang w:val="sv-SE"/>
              </w:rPr>
            </w:pPr>
            <w:r w:rsidRPr="00753102">
              <w:rPr>
                <w:rFonts w:cs="Arial"/>
                <w:lang w:val="sv-FI"/>
              </w:rPr>
              <w:t>E-UTRA Band 2</w:t>
            </w:r>
          </w:p>
          <w:p w:rsidR="000017C9" w:rsidRPr="00753102" w:rsidRDefault="000017C9" w:rsidP="00E0102C">
            <w:pPr>
              <w:pStyle w:val="TAC"/>
              <w:rPr>
                <w:rFonts w:cs="Arial"/>
              </w:rPr>
            </w:pPr>
            <w:r w:rsidRPr="00753102">
              <w:rPr>
                <w:rFonts w:cs="Arial"/>
                <w:lang w:val="sv-SE"/>
              </w:rPr>
              <w:t>or NR band n2</w:t>
            </w:r>
          </w:p>
        </w:tc>
        <w:tc>
          <w:tcPr>
            <w:tcW w:w="1559" w:type="dxa"/>
            <w:shd w:val="clear" w:color="auto" w:fill="auto"/>
          </w:tcPr>
          <w:p w:rsidR="000017C9" w:rsidRPr="00753102" w:rsidRDefault="000017C9" w:rsidP="00E0102C">
            <w:pPr>
              <w:pStyle w:val="TAC"/>
              <w:rPr>
                <w:rFonts w:cs="Arial"/>
              </w:rPr>
            </w:pPr>
            <w:r w:rsidRPr="00753102">
              <w:rPr>
                <w:rFonts w:cs="Arial"/>
              </w:rPr>
              <w:t>1930 - 1990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1850 - 1910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III or</w:t>
            </w:r>
          </w:p>
          <w:p w:rsidR="000017C9" w:rsidRPr="00753102" w:rsidRDefault="000017C9" w:rsidP="00E0102C">
            <w:pPr>
              <w:pStyle w:val="TAC"/>
              <w:rPr>
                <w:rFonts w:cs="Arial"/>
                <w:lang w:val="sv-SE"/>
              </w:rPr>
            </w:pPr>
            <w:r w:rsidRPr="00753102">
              <w:rPr>
                <w:rFonts w:cs="Arial"/>
                <w:lang w:val="sv-FI"/>
              </w:rPr>
              <w:t>E-UTRA Band 3</w:t>
            </w:r>
          </w:p>
          <w:p w:rsidR="000017C9" w:rsidRPr="00753102" w:rsidRDefault="000017C9" w:rsidP="00E0102C">
            <w:pPr>
              <w:pStyle w:val="TAC"/>
              <w:rPr>
                <w:rFonts w:cs="Arial"/>
              </w:rPr>
            </w:pPr>
            <w:r w:rsidRPr="00753102">
              <w:rPr>
                <w:rFonts w:cs="Arial"/>
                <w:lang w:val="sv-SE"/>
              </w:rPr>
              <w:t>or NR band n3</w:t>
            </w:r>
          </w:p>
        </w:tc>
        <w:tc>
          <w:tcPr>
            <w:tcW w:w="1559" w:type="dxa"/>
            <w:shd w:val="clear" w:color="auto" w:fill="auto"/>
          </w:tcPr>
          <w:p w:rsidR="000017C9" w:rsidRPr="00753102" w:rsidRDefault="000017C9" w:rsidP="00E0102C">
            <w:pPr>
              <w:pStyle w:val="TAC"/>
              <w:rPr>
                <w:rFonts w:cs="Arial"/>
              </w:rPr>
            </w:pPr>
            <w:r w:rsidRPr="00753102">
              <w:rPr>
                <w:rFonts w:cs="Arial"/>
              </w:rPr>
              <w:t>1805 - 1880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0017C9" w:rsidRPr="00753102" w:rsidRDefault="000017C9" w:rsidP="00E0102C">
            <w:pPr>
              <w:pStyle w:val="TAL"/>
              <w:rPr>
                <w:rFonts w:cs="Arial"/>
              </w:rPr>
            </w:pPr>
            <w:r w:rsidRPr="00753102">
              <w:rPr>
                <w:rFonts w:cs="Arial"/>
              </w:rPr>
              <w:t>For UTRA BS operating in band IX, it applies for 1710 MHz to 1749.9 MHz and 1784.9 MHz to 1785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IV or</w:t>
            </w:r>
          </w:p>
          <w:p w:rsidR="000017C9" w:rsidRPr="00753102" w:rsidRDefault="000017C9" w:rsidP="00E0102C">
            <w:pPr>
              <w:pStyle w:val="TAC"/>
              <w:rPr>
                <w:rFonts w:cs="Arial"/>
                <w:lang w:val="sv-FI"/>
              </w:rPr>
            </w:pPr>
            <w:r w:rsidRPr="00753102">
              <w:rPr>
                <w:rFonts w:cs="Arial"/>
                <w:lang w:val="sv-FI"/>
              </w:rPr>
              <w:t>E-UTRA Band 4</w:t>
            </w:r>
          </w:p>
        </w:tc>
        <w:tc>
          <w:tcPr>
            <w:tcW w:w="1559" w:type="dxa"/>
            <w:shd w:val="clear" w:color="auto" w:fill="auto"/>
          </w:tcPr>
          <w:p w:rsidR="000017C9" w:rsidRPr="00753102" w:rsidRDefault="000017C9" w:rsidP="00E0102C">
            <w:pPr>
              <w:pStyle w:val="TAC"/>
              <w:rPr>
                <w:rFonts w:cs="Arial"/>
              </w:rPr>
            </w:pPr>
            <w:r w:rsidRPr="00753102">
              <w:rPr>
                <w:rFonts w:cs="Arial"/>
              </w:rPr>
              <w:t>2110 - 2155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1710 - 1755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 or</w:t>
            </w:r>
          </w:p>
          <w:p w:rsidR="000017C9" w:rsidRPr="00753102" w:rsidRDefault="000017C9" w:rsidP="00E0102C">
            <w:pPr>
              <w:pStyle w:val="TAC"/>
              <w:rPr>
                <w:rFonts w:cs="Arial"/>
                <w:lang w:val="sv-SE"/>
              </w:rPr>
            </w:pPr>
            <w:r w:rsidRPr="00753102">
              <w:rPr>
                <w:rFonts w:cs="Arial"/>
                <w:lang w:val="sv-FI"/>
              </w:rPr>
              <w:t>E-UTRA Band 5</w:t>
            </w:r>
          </w:p>
          <w:p w:rsidR="000017C9" w:rsidRPr="00753102" w:rsidRDefault="000017C9" w:rsidP="00E0102C">
            <w:pPr>
              <w:pStyle w:val="TAC"/>
              <w:rPr>
                <w:rFonts w:cs="Arial"/>
              </w:rPr>
            </w:pPr>
            <w:r w:rsidRPr="00753102">
              <w:rPr>
                <w:rFonts w:cs="Arial"/>
                <w:lang w:val="sv-SE"/>
              </w:rPr>
              <w:t>or NR band n5</w:t>
            </w:r>
          </w:p>
        </w:tc>
        <w:tc>
          <w:tcPr>
            <w:tcW w:w="1559" w:type="dxa"/>
            <w:shd w:val="clear" w:color="auto" w:fill="auto"/>
          </w:tcPr>
          <w:p w:rsidR="000017C9" w:rsidRPr="00753102" w:rsidRDefault="000017C9" w:rsidP="00E0102C">
            <w:pPr>
              <w:pStyle w:val="TAC"/>
              <w:rPr>
                <w:rFonts w:cs="Arial"/>
              </w:rPr>
            </w:pPr>
            <w:r w:rsidRPr="00753102">
              <w:rPr>
                <w:rFonts w:cs="Arial"/>
              </w:rPr>
              <w:t>869 - 894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824 - 849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0017C9" w:rsidRPr="00753102" w:rsidRDefault="000017C9" w:rsidP="00E0102C">
            <w:pPr>
              <w:pStyle w:val="TAC"/>
              <w:rPr>
                <w:rFonts w:cs="Arial"/>
              </w:rPr>
            </w:pPr>
            <w:r w:rsidRPr="00753102">
              <w:rPr>
                <w:rFonts w:cs="Arial"/>
              </w:rPr>
              <w:t xml:space="preserve">860 - 890 MHz </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 xml:space="preserve">815 - 845 MHz </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VII or</w:t>
            </w:r>
          </w:p>
          <w:p w:rsidR="000017C9" w:rsidRPr="00753102" w:rsidRDefault="000017C9" w:rsidP="00E0102C">
            <w:pPr>
              <w:pStyle w:val="TAC"/>
              <w:rPr>
                <w:rFonts w:cs="Arial"/>
                <w:lang w:val="sv-SE"/>
              </w:rPr>
            </w:pPr>
            <w:r w:rsidRPr="00753102">
              <w:rPr>
                <w:rFonts w:cs="Arial"/>
                <w:lang w:val="sv-FI"/>
              </w:rPr>
              <w:t>E-UTRA Band 7</w:t>
            </w:r>
          </w:p>
          <w:p w:rsidR="000017C9" w:rsidRPr="00753102" w:rsidRDefault="000017C9" w:rsidP="00E0102C">
            <w:pPr>
              <w:pStyle w:val="TAC"/>
              <w:rPr>
                <w:rFonts w:cs="Arial"/>
              </w:rPr>
            </w:pPr>
            <w:r w:rsidRPr="00753102">
              <w:rPr>
                <w:rFonts w:cs="Arial"/>
                <w:lang w:val="sv-SE"/>
              </w:rPr>
              <w:t>or NR band n7</w:t>
            </w:r>
          </w:p>
        </w:tc>
        <w:tc>
          <w:tcPr>
            <w:tcW w:w="1559" w:type="dxa"/>
            <w:shd w:val="clear" w:color="auto" w:fill="auto"/>
          </w:tcPr>
          <w:p w:rsidR="000017C9" w:rsidRPr="00753102" w:rsidRDefault="000017C9" w:rsidP="00E0102C">
            <w:pPr>
              <w:pStyle w:val="TAC"/>
              <w:rPr>
                <w:rFonts w:cs="Arial"/>
              </w:rPr>
            </w:pPr>
            <w:r w:rsidRPr="00753102">
              <w:rPr>
                <w:rFonts w:cs="Arial"/>
              </w:rPr>
              <w:t>2620 - 2690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2500 - 2570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lastRenderedPageBreak/>
              <w:t>UTRA FDD Band VIII or</w:t>
            </w:r>
          </w:p>
          <w:p w:rsidR="000017C9" w:rsidRPr="00753102" w:rsidRDefault="000017C9" w:rsidP="00E0102C">
            <w:pPr>
              <w:pStyle w:val="TAC"/>
              <w:rPr>
                <w:rFonts w:cs="Arial"/>
                <w:lang w:val="sv-SE"/>
              </w:rPr>
            </w:pPr>
            <w:r w:rsidRPr="00753102">
              <w:rPr>
                <w:rFonts w:cs="Arial"/>
                <w:lang w:val="sv-FI"/>
              </w:rPr>
              <w:t>E-UTRA Band 8</w:t>
            </w:r>
          </w:p>
          <w:p w:rsidR="000017C9" w:rsidRPr="00753102" w:rsidRDefault="000017C9" w:rsidP="00E0102C">
            <w:pPr>
              <w:pStyle w:val="TAC"/>
              <w:rPr>
                <w:rFonts w:cs="Arial"/>
              </w:rPr>
            </w:pPr>
            <w:r w:rsidRPr="00753102">
              <w:rPr>
                <w:rFonts w:cs="Arial"/>
                <w:lang w:val="sv-SE"/>
              </w:rPr>
              <w:t>or NR band n8</w:t>
            </w:r>
          </w:p>
        </w:tc>
        <w:tc>
          <w:tcPr>
            <w:tcW w:w="1559" w:type="dxa"/>
            <w:shd w:val="clear" w:color="auto" w:fill="auto"/>
          </w:tcPr>
          <w:p w:rsidR="000017C9" w:rsidRPr="00753102" w:rsidRDefault="000017C9" w:rsidP="00E0102C">
            <w:pPr>
              <w:pStyle w:val="TAC"/>
              <w:rPr>
                <w:rFonts w:cs="Arial"/>
              </w:rPr>
            </w:pPr>
            <w:r w:rsidRPr="00753102">
              <w:rPr>
                <w:rFonts w:cs="Arial"/>
              </w:rPr>
              <w:t>925 - 960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880 - 915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IX or</w:t>
            </w:r>
          </w:p>
          <w:p w:rsidR="000017C9" w:rsidRPr="00753102" w:rsidRDefault="000017C9" w:rsidP="00E0102C">
            <w:pPr>
              <w:pStyle w:val="TAC"/>
              <w:rPr>
                <w:rFonts w:cs="Arial"/>
                <w:lang w:val="sv-FI"/>
              </w:rPr>
            </w:pPr>
            <w:r w:rsidRPr="00753102">
              <w:rPr>
                <w:rFonts w:cs="Arial"/>
                <w:lang w:val="sv-FI"/>
              </w:rPr>
              <w:t>E-UTRA Band 9</w:t>
            </w:r>
          </w:p>
        </w:tc>
        <w:tc>
          <w:tcPr>
            <w:tcW w:w="1559" w:type="dxa"/>
            <w:shd w:val="clear" w:color="auto" w:fill="auto"/>
          </w:tcPr>
          <w:p w:rsidR="000017C9" w:rsidRPr="00753102" w:rsidRDefault="000017C9" w:rsidP="00E0102C">
            <w:pPr>
              <w:pStyle w:val="TAC"/>
              <w:rPr>
                <w:rFonts w:cs="Arial"/>
              </w:rPr>
            </w:pPr>
            <w:r w:rsidRPr="00753102">
              <w:rPr>
                <w:rFonts w:cs="Arial"/>
              </w:rPr>
              <w:t>1844.9 - 1879.9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1749.9 - 1784.9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 or</w:t>
            </w:r>
          </w:p>
          <w:p w:rsidR="000017C9" w:rsidRPr="00753102" w:rsidRDefault="000017C9" w:rsidP="00E0102C">
            <w:pPr>
              <w:pStyle w:val="TAC"/>
              <w:rPr>
                <w:rFonts w:cs="Arial"/>
                <w:lang w:val="sv-FI"/>
              </w:rPr>
            </w:pPr>
            <w:r w:rsidRPr="00753102">
              <w:rPr>
                <w:rFonts w:cs="Arial"/>
                <w:lang w:val="sv-FI"/>
              </w:rPr>
              <w:t>E-UTRA Band 10</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559" w:type="dxa"/>
            <w:shd w:val="clear" w:color="auto" w:fill="auto"/>
          </w:tcPr>
          <w:p w:rsidR="000017C9" w:rsidRPr="00753102" w:rsidRDefault="000017C9" w:rsidP="00E0102C">
            <w:pPr>
              <w:pStyle w:val="TAC"/>
              <w:rPr>
                <w:rFonts w:cs="Arial"/>
              </w:rPr>
            </w:pPr>
            <w:r w:rsidRPr="00753102">
              <w:rPr>
                <w:rFonts w:cs="Arial"/>
              </w:rPr>
              <w:t>1475.9 - 1510.9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1427.9 - 1447.9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1447.9 - 1462.9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 or</w:t>
            </w:r>
          </w:p>
          <w:p w:rsidR="000017C9" w:rsidRPr="00753102" w:rsidRDefault="000017C9" w:rsidP="00E0102C">
            <w:pPr>
              <w:pStyle w:val="TAC"/>
              <w:rPr>
                <w:rFonts w:cs="Arial"/>
                <w:lang w:val="sv-SE"/>
              </w:rPr>
            </w:pPr>
            <w:r w:rsidRPr="00753102">
              <w:rPr>
                <w:rFonts w:cs="Arial"/>
                <w:lang w:val="sv-FI"/>
              </w:rPr>
              <w:t>E-UTRA Band 12</w:t>
            </w:r>
          </w:p>
          <w:p w:rsidR="000017C9" w:rsidRPr="00753102" w:rsidRDefault="000017C9" w:rsidP="00E0102C">
            <w:pPr>
              <w:pStyle w:val="TAC"/>
              <w:rPr>
                <w:rFonts w:cs="Arial"/>
              </w:rPr>
            </w:pPr>
            <w:r w:rsidRPr="00753102">
              <w:rPr>
                <w:rFonts w:cs="Arial"/>
                <w:lang w:val="sv-SE"/>
              </w:rPr>
              <w:t>or NR band n12</w:t>
            </w:r>
          </w:p>
        </w:tc>
        <w:tc>
          <w:tcPr>
            <w:tcW w:w="1559" w:type="dxa"/>
            <w:shd w:val="clear" w:color="auto" w:fill="auto"/>
          </w:tcPr>
          <w:p w:rsidR="000017C9" w:rsidRPr="00753102" w:rsidRDefault="000017C9" w:rsidP="00E0102C">
            <w:pPr>
              <w:pStyle w:val="TAC"/>
              <w:rPr>
                <w:rFonts w:cs="Arial"/>
              </w:rPr>
            </w:pPr>
            <w:r w:rsidRPr="00753102">
              <w:rPr>
                <w:rFonts w:cs="Arial"/>
              </w:rPr>
              <w:t>729 - 746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699 - 716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XIII or</w:t>
            </w:r>
          </w:p>
          <w:p w:rsidR="000017C9" w:rsidRPr="00753102" w:rsidRDefault="000017C9" w:rsidP="00E0102C">
            <w:pPr>
              <w:pStyle w:val="TAC"/>
              <w:rPr>
                <w:rFonts w:cs="Arial"/>
                <w:lang w:val="sv-FI"/>
              </w:rPr>
            </w:pPr>
            <w:r w:rsidRPr="00753102">
              <w:rPr>
                <w:rFonts w:cs="Arial"/>
                <w:lang w:val="sv-FI"/>
              </w:rPr>
              <w:t>E-UTRA Band 13</w:t>
            </w:r>
          </w:p>
        </w:tc>
        <w:tc>
          <w:tcPr>
            <w:tcW w:w="1559" w:type="dxa"/>
            <w:shd w:val="clear" w:color="auto" w:fill="auto"/>
          </w:tcPr>
          <w:p w:rsidR="000017C9" w:rsidRPr="00753102" w:rsidRDefault="000017C9" w:rsidP="00E0102C">
            <w:pPr>
              <w:pStyle w:val="TAC"/>
              <w:rPr>
                <w:rFonts w:cs="Arial"/>
              </w:rPr>
            </w:pPr>
            <w:r w:rsidRPr="00753102">
              <w:rPr>
                <w:rFonts w:cs="Arial"/>
              </w:rPr>
              <w:t>746 - 756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777 - 787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XIV or</w:t>
            </w:r>
          </w:p>
          <w:p w:rsidR="000017C9" w:rsidRPr="00753102" w:rsidRDefault="000017C9" w:rsidP="00E0102C">
            <w:pPr>
              <w:pStyle w:val="TAC"/>
              <w:rPr>
                <w:rFonts w:cs="Arial"/>
                <w:lang w:val="sv-FI"/>
              </w:rPr>
            </w:pPr>
            <w:r w:rsidRPr="00753102">
              <w:rPr>
                <w:rFonts w:cs="Arial"/>
                <w:lang w:val="sv-FI"/>
              </w:rPr>
              <w:t>E-UTRA Band 14</w:t>
            </w:r>
          </w:p>
        </w:tc>
        <w:tc>
          <w:tcPr>
            <w:tcW w:w="1559" w:type="dxa"/>
            <w:shd w:val="clear" w:color="auto" w:fill="auto"/>
          </w:tcPr>
          <w:p w:rsidR="000017C9" w:rsidRPr="00753102" w:rsidRDefault="000017C9" w:rsidP="00E0102C">
            <w:pPr>
              <w:pStyle w:val="TAC"/>
              <w:rPr>
                <w:rFonts w:cs="Arial"/>
              </w:rPr>
            </w:pPr>
            <w:r w:rsidRPr="00753102">
              <w:rPr>
                <w:rFonts w:cs="Arial"/>
              </w:rPr>
              <w:t>758 - 768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788 - 798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w:t>
            </w:r>
          </w:p>
        </w:tc>
      </w:tr>
      <w:tr w:rsidR="000017C9" w:rsidRPr="00753102" w:rsidTr="00E0102C">
        <w:trPr>
          <w:cantSplit/>
          <w:trHeight w:val="311"/>
          <w:jc w:val="center"/>
        </w:trPr>
        <w:tc>
          <w:tcPr>
            <w:tcW w:w="1444" w:type="dxa"/>
            <w:vMerge/>
            <w:shd w:val="clear" w:color="auto" w:fill="auto"/>
          </w:tcPr>
          <w:p w:rsidR="000017C9" w:rsidRPr="00753102" w:rsidRDefault="000017C9" w:rsidP="00E0102C">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 since it is already covered by the requirement in subclause 6.7.6.5.1.4.</w:t>
            </w:r>
          </w:p>
        </w:tc>
      </w:tr>
      <w:tr w:rsidR="000017C9" w:rsidRPr="00753102" w:rsidTr="00E0102C">
        <w:trPr>
          <w:cantSplit/>
          <w:trHeight w:val="156"/>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 or</w:t>
            </w:r>
          </w:p>
          <w:p w:rsidR="000017C9" w:rsidRPr="00753102" w:rsidRDefault="000017C9" w:rsidP="00E0102C">
            <w:pPr>
              <w:pStyle w:val="TAC"/>
              <w:rPr>
                <w:rFonts w:cs="Arial"/>
                <w:lang w:val="sv-SE"/>
              </w:rPr>
            </w:pPr>
            <w:r w:rsidRPr="00753102">
              <w:rPr>
                <w:rFonts w:cs="Arial"/>
                <w:lang w:val="sv-FI"/>
              </w:rPr>
              <w:t>E-UTRA Band 20</w:t>
            </w:r>
          </w:p>
          <w:p w:rsidR="000017C9" w:rsidRPr="00753102" w:rsidRDefault="000017C9" w:rsidP="00E0102C">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 since it is already covered by the requirement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XXII or</w:t>
            </w:r>
          </w:p>
          <w:p w:rsidR="000017C9" w:rsidRPr="00753102" w:rsidRDefault="000017C9" w:rsidP="00E0102C">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 since it is already covered by the requirement in subclause 6.7.6.5.1.4.</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rsidR="000017C9" w:rsidRPr="00753102" w:rsidRDefault="000017C9" w:rsidP="00E0102C">
            <w:pPr>
              <w:pStyle w:val="TAC"/>
              <w:rPr>
                <w:rFonts w:cs="Arial"/>
                <w:lang w:val="sv-SE" w:eastAsia="zh-CN"/>
              </w:rPr>
            </w:pPr>
            <w:r w:rsidRPr="00753102">
              <w:rPr>
                <w:rFonts w:cs="Arial"/>
                <w:lang w:val="sv-FI"/>
              </w:rPr>
              <w:t>E-UTRA Band 2</w:t>
            </w:r>
            <w:r w:rsidRPr="00753102">
              <w:rPr>
                <w:rFonts w:cs="Arial"/>
                <w:lang w:val="sv-FI" w:eastAsia="zh-CN"/>
              </w:rPr>
              <w:t>5</w:t>
            </w:r>
          </w:p>
          <w:p w:rsidR="000017C9" w:rsidRPr="00753102" w:rsidRDefault="000017C9" w:rsidP="00E0102C">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V or band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28</w:t>
            </w:r>
          </w:p>
          <w:p w:rsidR="000017C9" w:rsidRPr="00753102" w:rsidRDefault="000017C9" w:rsidP="00E0102C">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34</w:t>
            </w:r>
          </w:p>
          <w:p w:rsidR="000017C9" w:rsidRPr="00753102" w:rsidRDefault="000017C9" w:rsidP="00E0102C">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d) or E-UTRA Band 38</w:t>
            </w:r>
          </w:p>
          <w:p w:rsidR="000017C9" w:rsidRPr="00753102" w:rsidRDefault="000017C9" w:rsidP="00E0102C">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f) or E-UTRA Band 39</w:t>
            </w:r>
          </w:p>
          <w:p w:rsidR="000017C9" w:rsidRPr="00753102" w:rsidRDefault="000017C9" w:rsidP="00E0102C">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Applicable in China</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in Band e) or E-UTRA Band 40</w:t>
            </w:r>
          </w:p>
          <w:p w:rsidR="000017C9" w:rsidRPr="00753102" w:rsidRDefault="000017C9" w:rsidP="00E0102C">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41</w:t>
            </w:r>
          </w:p>
          <w:p w:rsidR="000017C9" w:rsidRPr="00753102" w:rsidRDefault="000017C9" w:rsidP="00E0102C">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keepNext/>
              <w:keepLines/>
              <w:spacing w:after="0"/>
              <w:rPr>
                <w:rFonts w:ascii="Arial" w:hAnsi="Arial" w:cs="Arial"/>
                <w:sz w:val="18"/>
                <w:szCs w:val="18"/>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lang w:eastAsia="ja-JP"/>
              </w:rPr>
            </w:pPr>
            <w:r w:rsidRPr="00753102">
              <w:t>This requirement does not apply to UTRA BS operating in Band XI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Default="000017C9" w:rsidP="00E0102C">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BS operating in band IV or 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pPr>
            <w:r w:rsidRPr="00753102">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UTRA BS operating in band II or XXV.</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For BS operating in band IX.</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BS operating in band XII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ins w:id="30" w:author="Huawei" w:date="2020-08-04T17:30:00Z"/>
        </w:trPr>
        <w:tc>
          <w:tcPr>
            <w:tcW w:w="1444" w:type="dxa"/>
            <w:shd w:val="clear" w:color="auto" w:fill="auto"/>
          </w:tcPr>
          <w:p w:rsidR="000017C9" w:rsidRPr="00753102" w:rsidRDefault="000017C9" w:rsidP="00E0102C">
            <w:pPr>
              <w:pStyle w:val="TAC"/>
              <w:rPr>
                <w:ins w:id="31" w:author="Huawei" w:date="2020-08-04T17:30:00Z"/>
                <w:rFonts w:cs="Arial"/>
              </w:rPr>
            </w:pPr>
            <w:ins w:id="32" w:author="Huawei" w:date="2020-08-04T17:30:00Z">
              <w:r>
                <w:rPr>
                  <w:rFonts w:cs="Arial"/>
                  <w:lang w:val="sv-SE"/>
                </w:rPr>
                <w:t>NR band n</w:t>
              </w:r>
              <w:r w:rsidRPr="00753102">
                <w:rPr>
                  <w:rFonts w:cs="Arial"/>
                  <w:lang w:val="sv-SE"/>
                </w:rPr>
                <w:t>9</w:t>
              </w:r>
            </w:ins>
            <w:ins w:id="33" w:author="Huawei" w:date="2020-08-04T17:31:00Z">
              <w:r>
                <w:rPr>
                  <w:rFonts w:cs="Arial"/>
                  <w:lang w:val="sv-SE"/>
                </w:rPr>
                <w:t>6</w:t>
              </w:r>
            </w:ins>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ins w:id="34" w:author="Huawei" w:date="2020-08-04T17:30:00Z"/>
                <w:rFonts w:cs="Arial"/>
              </w:rPr>
            </w:pPr>
            <w:ins w:id="35" w:author="Huawei" w:date="2020-08-04T17:30:00Z">
              <w:r w:rsidRPr="00753102">
                <w:rPr>
                  <w:rFonts w:cs="Arial"/>
                </w:rPr>
                <w:t>1880 – 1920 MHz</w:t>
              </w:r>
            </w:ins>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ins w:id="36" w:author="Huawei" w:date="2020-08-04T17:30:00Z"/>
                <w:rFonts w:cs="Arial"/>
              </w:rPr>
            </w:pPr>
            <w:ins w:id="37" w:author="Huawei" w:date="2020-08-04T17:30:00Z">
              <w:r w:rsidRPr="00753102">
                <w:rPr>
                  <w:rFonts w:cs="Arial"/>
                </w:rPr>
                <w:t>-43.4 dBm</w:t>
              </w:r>
            </w:ins>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ins w:id="38" w:author="Huawei" w:date="2020-08-04T17:30:00Z"/>
                <w:rFonts w:cs="Arial"/>
              </w:rPr>
            </w:pPr>
            <w:ins w:id="39" w:author="Huawei" w:date="2020-08-04T17:30:00Z">
              <w:r w:rsidRPr="00753102">
                <w:rPr>
                  <w:rFonts w:cs="Arial"/>
                </w:rPr>
                <w:t>1 MHz</w:t>
              </w:r>
            </w:ins>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ins w:id="40" w:author="Huawei" w:date="2020-08-04T17:30:00Z"/>
                <w:rFonts w:cs="Arial"/>
              </w:rPr>
            </w:pPr>
          </w:p>
        </w:tc>
      </w:tr>
      <w:tr w:rsidR="000017C9" w:rsidRPr="00753102" w:rsidTr="00E0102C">
        <w:trPr>
          <w:cantSplit/>
          <w:trHeight w:val="155"/>
          <w:jc w:val="center"/>
        </w:trPr>
        <w:tc>
          <w:tcPr>
            <w:tcW w:w="9693" w:type="dxa"/>
            <w:gridSpan w:val="5"/>
            <w:tcBorders>
              <w:right w:val="single" w:sz="2" w:space="0" w:color="auto"/>
            </w:tcBorders>
            <w:shd w:val="clear" w:color="auto" w:fill="auto"/>
          </w:tcPr>
          <w:p w:rsidR="000017C9" w:rsidRPr="00753102" w:rsidRDefault="000017C9" w:rsidP="00E0102C">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0017C9" w:rsidRPr="00753102" w:rsidRDefault="000017C9" w:rsidP="00E0102C">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0017C9" w:rsidRPr="00753102" w:rsidRDefault="000017C9" w:rsidP="000017C9">
      <w:pPr>
        <w:rPr>
          <w:rFonts w:cs="v5.0.0"/>
        </w:rPr>
      </w:pPr>
    </w:p>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0017C9" w:rsidRPr="00753102" w:rsidRDefault="000017C9" w:rsidP="000017C9">
      <w:pPr>
        <w:pStyle w:val="Heading6"/>
      </w:pPr>
      <w:bookmarkStart w:id="41" w:name="_Toc21125183"/>
      <w:bookmarkStart w:id="42" w:name="_Toc29768173"/>
      <w:bookmarkStart w:id="43" w:name="_Toc36044615"/>
      <w:bookmarkStart w:id="44" w:name="_Toc37230520"/>
      <w:r w:rsidRPr="00753102">
        <w:t>6.7.6.4.5.3</w:t>
      </w:r>
      <w:r w:rsidRPr="00753102">
        <w:tab/>
        <w:t>Single RAT E-UTRA operation</w:t>
      </w:r>
      <w:bookmarkEnd w:id="41"/>
      <w:bookmarkEnd w:id="42"/>
      <w:bookmarkEnd w:id="43"/>
      <w:bookmarkEnd w:id="44"/>
    </w:p>
    <w:p w:rsidR="000017C9" w:rsidRPr="00753102" w:rsidRDefault="000017C9" w:rsidP="000017C9">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0017C9" w:rsidRPr="00753102" w:rsidRDefault="000017C9" w:rsidP="000017C9">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0017C9" w:rsidRPr="00753102" w:rsidTr="00E0102C">
        <w:trPr>
          <w:gridAfter w:val="1"/>
          <w:wAfter w:w="12" w:type="dxa"/>
          <w:cantSplit/>
          <w:trHeight w:val="113"/>
          <w:jc w:val="center"/>
        </w:trPr>
        <w:tc>
          <w:tcPr>
            <w:tcW w:w="1515" w:type="dxa"/>
            <w:shd w:val="clear" w:color="auto" w:fill="auto"/>
          </w:tcPr>
          <w:p w:rsidR="000017C9" w:rsidRPr="00753102" w:rsidRDefault="000017C9" w:rsidP="00E0102C">
            <w:pPr>
              <w:pStyle w:val="TAH"/>
              <w:rPr>
                <w:rFonts w:cs="Arial"/>
              </w:rPr>
            </w:pPr>
            <w:r w:rsidRPr="00753102">
              <w:rPr>
                <w:rFonts w:cs="Arial"/>
              </w:rPr>
              <w:lastRenderedPageBreak/>
              <w:t>System type to co-exist with</w:t>
            </w:r>
          </w:p>
        </w:tc>
        <w:tc>
          <w:tcPr>
            <w:tcW w:w="1701" w:type="dxa"/>
            <w:gridSpan w:val="2"/>
            <w:shd w:val="clear" w:color="auto" w:fill="auto"/>
          </w:tcPr>
          <w:p w:rsidR="000017C9" w:rsidRPr="00753102" w:rsidRDefault="000017C9" w:rsidP="00E0102C">
            <w:pPr>
              <w:pStyle w:val="TAH"/>
              <w:rPr>
                <w:rFonts w:cs="Arial"/>
              </w:rPr>
            </w:pPr>
            <w:r w:rsidRPr="00753102">
              <w:rPr>
                <w:rFonts w:cs="Arial"/>
              </w:rPr>
              <w:t>Frequency range for co-existence requirement</w:t>
            </w:r>
          </w:p>
        </w:tc>
        <w:tc>
          <w:tcPr>
            <w:tcW w:w="1275" w:type="dxa"/>
            <w:gridSpan w:val="2"/>
            <w:shd w:val="clear" w:color="auto" w:fill="auto"/>
          </w:tcPr>
          <w:p w:rsidR="000017C9" w:rsidRPr="00753102" w:rsidRDefault="000017C9" w:rsidP="00E0102C">
            <w:pPr>
              <w:pStyle w:val="TAH"/>
              <w:rPr>
                <w:rFonts w:cs="Arial"/>
              </w:rPr>
            </w:pPr>
            <w:r w:rsidRPr="00753102">
              <w:rPr>
                <w:rFonts w:cs="Arial"/>
              </w:rPr>
              <w:t>Maximum Level</w:t>
            </w:r>
          </w:p>
        </w:tc>
        <w:tc>
          <w:tcPr>
            <w:tcW w:w="1418" w:type="dxa"/>
            <w:gridSpan w:val="2"/>
            <w:shd w:val="clear" w:color="auto" w:fill="auto"/>
          </w:tcPr>
          <w:p w:rsidR="000017C9" w:rsidRPr="00753102" w:rsidRDefault="000017C9" w:rsidP="00E0102C">
            <w:pPr>
              <w:pStyle w:val="TAH"/>
              <w:rPr>
                <w:rFonts w:cs="Arial"/>
              </w:rPr>
            </w:pPr>
            <w:r w:rsidRPr="00753102">
              <w:rPr>
                <w:rFonts w:cs="Arial"/>
              </w:rPr>
              <w:t>Measurement Bandwidth</w:t>
            </w:r>
          </w:p>
        </w:tc>
        <w:tc>
          <w:tcPr>
            <w:tcW w:w="3642" w:type="dxa"/>
            <w:gridSpan w:val="2"/>
            <w:shd w:val="clear" w:color="auto" w:fill="auto"/>
          </w:tcPr>
          <w:p w:rsidR="000017C9" w:rsidRPr="00753102" w:rsidRDefault="000017C9" w:rsidP="00E0102C">
            <w:pPr>
              <w:pStyle w:val="TAH"/>
              <w:rPr>
                <w:rFonts w:cs="Arial"/>
              </w:rPr>
            </w:pPr>
            <w:r w:rsidRPr="00753102">
              <w:rPr>
                <w:rFonts w:cs="Arial"/>
              </w:rPr>
              <w:t>Note</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701" w:type="dxa"/>
            <w:gridSpan w:val="2"/>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Arial"/>
              </w:rPr>
              <w:t>876 - 915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Arial"/>
              </w:rPr>
              <w:t>100 kHz</w:t>
            </w:r>
          </w:p>
        </w:tc>
        <w:tc>
          <w:tcPr>
            <w:tcW w:w="3642" w:type="dxa"/>
            <w:gridSpan w:val="2"/>
            <w:shd w:val="clear" w:color="auto" w:fill="auto"/>
            <w:vAlign w:val="center"/>
          </w:tcPr>
          <w:p w:rsidR="000017C9" w:rsidRPr="00753102" w:rsidDel="00813974" w:rsidRDefault="000017C9" w:rsidP="00E0102C">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lang w:eastAsia="zh-CN"/>
              </w:rPr>
            </w:pPr>
            <w:r w:rsidRPr="00753102">
              <w:rPr>
                <w:rFonts w:cs="v5.0.0"/>
              </w:rPr>
              <w:t>This requirement does not apply to  BS operating in band 3</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3,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0017C9" w:rsidRPr="00753102" w:rsidRDefault="000017C9" w:rsidP="00E0102C">
            <w:pPr>
              <w:pStyle w:val="TAC"/>
            </w:pPr>
            <w:r w:rsidRPr="00753102">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0017C9" w:rsidRPr="00753102" w:rsidRDefault="000017C9" w:rsidP="00E0102C">
            <w:pPr>
              <w:pStyle w:val="TAC"/>
              <w:rPr>
                <w:rFonts w:cs="Arial"/>
              </w:rPr>
            </w:pPr>
            <w:r w:rsidRPr="00753102">
              <w:rPr>
                <w:rFonts w:cs="v5.0.0"/>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 or</w:t>
            </w:r>
          </w:p>
          <w:p w:rsidR="000017C9" w:rsidRPr="00753102" w:rsidRDefault="000017C9" w:rsidP="00E0102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 or 65,</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II or</w:t>
            </w:r>
          </w:p>
          <w:p w:rsidR="000017C9" w:rsidRPr="00753102" w:rsidRDefault="000017C9" w:rsidP="00E0102C">
            <w:pPr>
              <w:pStyle w:val="TAC"/>
              <w:rPr>
                <w:rFonts w:cs="Arial"/>
                <w:lang w:val="sv-SE"/>
              </w:rPr>
            </w:pPr>
            <w:r w:rsidRPr="00753102">
              <w:rPr>
                <w:rFonts w:cs="Arial"/>
                <w:lang w:val="sv-SE"/>
              </w:rPr>
              <w:t>E-UTRA Band 2 or NR band n2</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1805 - 1880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0017C9" w:rsidRPr="00753102" w:rsidRDefault="000017C9" w:rsidP="00E0102C">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 or</w:t>
            </w:r>
          </w:p>
          <w:p w:rsidR="000017C9" w:rsidRPr="00753102" w:rsidRDefault="000017C9" w:rsidP="00E0102C">
            <w:pPr>
              <w:pStyle w:val="TAC"/>
              <w:rPr>
                <w:rFonts w:cs="Arial"/>
                <w:lang w:val="sv-SE"/>
              </w:rPr>
            </w:pPr>
            <w:r w:rsidRPr="00753102">
              <w:rPr>
                <w:rFonts w:cs="Arial"/>
                <w:lang w:val="sv-SE"/>
              </w:rPr>
              <w:t>E-UTRA Band 5 or NR band n5</w:t>
            </w:r>
          </w:p>
        </w:tc>
        <w:tc>
          <w:tcPr>
            <w:tcW w:w="1701" w:type="dxa"/>
            <w:gridSpan w:val="2"/>
            <w:shd w:val="clear" w:color="auto" w:fill="auto"/>
          </w:tcPr>
          <w:p w:rsidR="000017C9" w:rsidRPr="00753102" w:rsidRDefault="000017C9" w:rsidP="00E0102C">
            <w:pPr>
              <w:pStyle w:val="TAC"/>
              <w:rPr>
                <w:rFonts w:cs="Arial"/>
              </w:rPr>
            </w:pPr>
            <w:r w:rsidRPr="00753102">
              <w:rPr>
                <w:rFonts w:cs="Arial"/>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824 - 849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gridSpan w:val="2"/>
            <w:shd w:val="clear" w:color="auto" w:fill="auto"/>
          </w:tcPr>
          <w:p w:rsidR="000017C9" w:rsidRPr="00753102" w:rsidRDefault="000017C9" w:rsidP="00E0102C">
            <w:pPr>
              <w:pStyle w:val="TAC"/>
              <w:rPr>
                <w:rFonts w:cs="Arial"/>
              </w:rPr>
            </w:pPr>
            <w:r w:rsidRPr="00753102">
              <w:rPr>
                <w:rFonts w:cs="Arial"/>
              </w:rPr>
              <w:t>860 - 890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6, 18, 19</w:t>
            </w:r>
          </w:p>
        </w:tc>
      </w:tr>
      <w:tr w:rsidR="000017C9" w:rsidRPr="00753102" w:rsidTr="00E0102C">
        <w:trPr>
          <w:gridAfter w:val="1"/>
          <w:wAfter w:w="12" w:type="dxa"/>
          <w:cantSplit/>
          <w:trHeight w:val="3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815 - 830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0017C9" w:rsidRPr="00753102" w:rsidTr="00E0102C">
        <w:trPr>
          <w:gridAfter w:val="1"/>
          <w:wAfter w:w="12" w:type="dxa"/>
          <w:cantSplit/>
          <w:trHeight w:val="312"/>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830 - 845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6, 19,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 or</w:t>
            </w:r>
          </w:p>
          <w:p w:rsidR="000017C9" w:rsidRPr="00753102" w:rsidRDefault="000017C9" w:rsidP="00E0102C">
            <w:pPr>
              <w:pStyle w:val="TAC"/>
              <w:rPr>
                <w:rFonts w:cs="Arial"/>
                <w:lang w:val="sv-SE"/>
              </w:rPr>
            </w:pPr>
            <w:r w:rsidRPr="00753102">
              <w:rPr>
                <w:rFonts w:cs="Arial"/>
                <w:lang w:val="sv-SE"/>
              </w:rPr>
              <w:t>E-UTRA Band 7 or NR band n7</w:t>
            </w:r>
          </w:p>
        </w:tc>
        <w:tc>
          <w:tcPr>
            <w:tcW w:w="1701" w:type="dxa"/>
            <w:gridSpan w:val="2"/>
            <w:shd w:val="clear" w:color="auto" w:fill="auto"/>
          </w:tcPr>
          <w:p w:rsidR="000017C9" w:rsidRPr="00753102" w:rsidRDefault="000017C9" w:rsidP="00E0102C">
            <w:pPr>
              <w:pStyle w:val="TAC"/>
              <w:rPr>
                <w:rFonts w:cs="Arial"/>
              </w:rPr>
            </w:pPr>
            <w:r w:rsidRPr="00753102">
              <w:rPr>
                <w:rFonts w:cs="Arial"/>
              </w:rPr>
              <w:t>2620 - 2690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7.</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2500 - 2570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7,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VIII or</w:t>
            </w:r>
          </w:p>
          <w:p w:rsidR="000017C9" w:rsidRPr="00753102" w:rsidRDefault="000017C9" w:rsidP="00E0102C">
            <w:pPr>
              <w:pStyle w:val="TAC"/>
              <w:rPr>
                <w:rFonts w:cs="Arial"/>
                <w:lang w:val="sv-SE"/>
              </w:rPr>
            </w:pPr>
            <w:r w:rsidRPr="00753102">
              <w:rPr>
                <w:rFonts w:cs="Arial"/>
                <w:lang w:val="sv-SE"/>
              </w:rPr>
              <w:t>E-UTRA Band 8 or NR band n8</w:t>
            </w:r>
          </w:p>
        </w:tc>
        <w:tc>
          <w:tcPr>
            <w:tcW w:w="1701" w:type="dxa"/>
            <w:gridSpan w:val="2"/>
            <w:shd w:val="clear" w:color="auto" w:fill="auto"/>
          </w:tcPr>
          <w:p w:rsidR="000017C9" w:rsidRPr="00753102" w:rsidRDefault="000017C9" w:rsidP="00E0102C">
            <w:pPr>
              <w:pStyle w:val="TAC"/>
              <w:rPr>
                <w:rFonts w:cs="Arial"/>
              </w:rPr>
            </w:pPr>
            <w:r w:rsidRPr="00753102">
              <w:rPr>
                <w:rFonts w:cs="Arial"/>
              </w:rPr>
              <w:t>925 - 960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0017C9" w:rsidRPr="00753102" w:rsidTr="00E0102C">
        <w:trPr>
          <w:gridAfter w:val="1"/>
          <w:wAfter w:w="12" w:type="dxa"/>
          <w:cantSplit/>
          <w:trHeight w:val="454"/>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1844.9 - 1879.9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1749.9 - 1784.9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tcBorders>
              <w:bottom w:val="single" w:sz="4" w:space="0" w:color="auto"/>
            </w:tcBorders>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1475.9 - 1510.9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11, 21 or 32</w:t>
            </w:r>
          </w:p>
        </w:tc>
      </w:tr>
      <w:tr w:rsidR="000017C9" w:rsidRPr="00753102" w:rsidTr="00E0102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1427.9 - 1447.9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1447.9 – 1462.9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 or</w:t>
            </w:r>
          </w:p>
          <w:p w:rsidR="000017C9" w:rsidRPr="00753102" w:rsidRDefault="000017C9" w:rsidP="00E0102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729 - 746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12 or 85.</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699 - 716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746 - 756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777 - 787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758 - 768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14.</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788 - 798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17.</w:t>
            </w:r>
          </w:p>
        </w:tc>
      </w:tr>
      <w:tr w:rsidR="000017C9" w:rsidRPr="00753102" w:rsidTr="00E0102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 or</w:t>
            </w:r>
          </w:p>
          <w:p w:rsidR="000017C9" w:rsidRPr="00753102" w:rsidRDefault="000017C9" w:rsidP="00E0102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 or 28.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3510 – 3590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 or 42, 48.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3410 – 3490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0017C9" w:rsidRPr="00753102" w:rsidRDefault="000017C9" w:rsidP="00E0102C">
            <w:pPr>
              <w:pStyle w:val="TAC"/>
            </w:pPr>
            <w:r w:rsidRPr="00753102">
              <w:t>-37.4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bands 5, 26 or 27.</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29 or 85</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or 40.</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since it is already covered by the requirement in subclause 6.7.6.5.3.3. This requirement does not apply to BS operating in Band 40.</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31, 72, 73.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rPr>
                <w:lang w:eastAsia="ja-JP"/>
              </w:rPr>
              <w:t>This requirement does not apply to BS operating in band 11, 21 or 32.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1900 - 1920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This requirement does not apply to  BS operating in Band 33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 </w:t>
            </w:r>
            <w:r w:rsidRPr="00753102">
              <w:t>35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 25 or</w:t>
            </w:r>
            <w:r w:rsidRPr="00753102">
              <w:t xml:space="preserve"> 36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38 or 69.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is not applicable to BS operating in Band 28 or 44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11, 21, 32, 45, 50, 51, 74,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50, 51,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is not applicable to E-UTRA BS operating in Band</w:t>
            </w:r>
            <w:r w:rsidRPr="00753102">
              <w:rPr>
                <w:lang w:eastAsia="zh-CN"/>
              </w:rPr>
              <w:t xml:space="preserve"> 42 or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Default="000017C9" w:rsidP="00E0102C">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Default="000017C9" w:rsidP="00E0102C">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1</w:t>
            </w:r>
            <w:r w:rsidRPr="00753102">
              <w:rPr>
                <w:rFonts w:hint="eastAsia"/>
                <w:lang w:eastAsia="ja-JP"/>
              </w:rPr>
              <w:t xml:space="preserve"> or 65</w:t>
            </w:r>
            <w:r w:rsidRPr="00753102">
              <w:t>,</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4, 10, 23 or 66.</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0017C9" w:rsidRPr="00753102" w:rsidTr="00E0102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w:t>
            </w:r>
            <w:r w:rsidRPr="00753102">
              <w:rPr>
                <w:rFonts w:cs="v5.0.0"/>
              </w:rPr>
              <w:t xml:space="preserve">UTRA </w:t>
            </w:r>
            <w:r w:rsidRPr="00753102">
              <w:t>BS operating in band 28, or 68.</w:t>
            </w:r>
          </w:p>
        </w:tc>
      </w:tr>
      <w:tr w:rsidR="000017C9" w:rsidRPr="00753102" w:rsidTr="00E0102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0017C9" w:rsidRPr="00753102" w:rsidTr="00E0102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38 or 69.</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2, 25 or 70</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70, since it is already covered by the requirement in subclause 6.7.6.5.3.3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71/n71,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eastAsia="ja-JP"/>
              </w:rPr>
              <w:t>11, 21, 32, 50 74 or 75.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w:t>
            </w:r>
            <w:r w:rsidRPr="00753102">
              <w:rPr>
                <w:lang w:eastAsia="zh-CN"/>
              </w:rPr>
              <w:t>42, 43, 48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ko-KR"/>
              </w:rPr>
              <w:t>This requirement does not apply to BS operating in Band n79</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0017C9" w:rsidRPr="00753102" w:rsidRDefault="000017C9" w:rsidP="00E0102C">
            <w:pPr>
              <w:pStyle w:val="TAL"/>
            </w:pPr>
            <w:r w:rsidRPr="00753102">
              <w:t>For BS operating in band 9, it applies for 1710 MHz to 1749.9 MHz and 1784.9 MHz to 1785 MHz, while the rest is covered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12, 29 or 85.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or 88.</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since it is already covered by the requirement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p>
        </w:tc>
      </w:tr>
      <w:tr w:rsidR="000017C9" w:rsidRPr="00753102" w:rsidTr="000017C9">
        <w:trPr>
          <w:cantSplit/>
          <w:trHeight w:val="113"/>
          <w:jc w:val="center"/>
          <w:ins w:id="45" w:author="Huawei" w:date="2020-08-04T17:30:00Z"/>
        </w:trPr>
        <w:tc>
          <w:tcPr>
            <w:tcW w:w="1521" w:type="dxa"/>
            <w:gridSpan w:val="2"/>
            <w:tcBorders>
              <w:top w:val="single" w:sz="2" w:space="0" w:color="auto"/>
              <w:left w:val="single" w:sz="4" w:space="0" w:color="auto"/>
              <w:bottom w:val="single" w:sz="2" w:space="0" w:color="auto"/>
              <w:right w:val="single" w:sz="4" w:space="0" w:color="auto"/>
            </w:tcBorders>
            <w:shd w:val="clear" w:color="auto" w:fill="auto"/>
          </w:tcPr>
          <w:p w:rsidR="000017C9" w:rsidRPr="000017C9" w:rsidRDefault="000017C9" w:rsidP="00E0102C">
            <w:pPr>
              <w:pStyle w:val="TAC"/>
              <w:rPr>
                <w:ins w:id="46" w:author="Huawei" w:date="2020-08-04T17:30:00Z"/>
                <w:rFonts w:cs="Arial"/>
              </w:rPr>
            </w:pPr>
            <w:ins w:id="47" w:author="Huawei" w:date="2020-08-04T17:30:00Z">
              <w:r>
                <w:rPr>
                  <w:rFonts w:cs="Arial"/>
                </w:rPr>
                <w:t>NR band n</w:t>
              </w:r>
              <w:r w:rsidRPr="000017C9">
                <w:rPr>
                  <w:rFonts w:cs="Arial"/>
                </w:rPr>
                <w:t>9</w:t>
              </w:r>
              <w:r>
                <w:rPr>
                  <w:rFonts w:cs="Arial"/>
                </w:rPr>
                <w:t>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ins w:id="48" w:author="Huawei" w:date="2020-08-04T17:30:00Z"/>
                <w:rFonts w:cs="Arial"/>
              </w:rPr>
            </w:pPr>
            <w:ins w:id="49" w:author="Huawei" w:date="2020-08-04T17:30:00Z">
              <w:r w:rsidRPr="00753102">
                <w:rPr>
                  <w:rFonts w:cs="Arial"/>
                </w:rPr>
                <w:t>1880  – 1920MHz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ins w:id="50" w:author="Huawei" w:date="2020-08-04T17:30:00Z"/>
                <w:rFonts w:cs="v5.0.0"/>
              </w:rPr>
            </w:pPr>
            <w:ins w:id="51" w:author="Huawei" w:date="2020-08-04T17:30: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0017C9">
            <w:pPr>
              <w:pStyle w:val="TAL"/>
              <w:rPr>
                <w:ins w:id="52" w:author="Huawei" w:date="2020-08-04T17:30:00Z"/>
                <w:rFonts w:cs="Arial"/>
              </w:rPr>
            </w:pPr>
            <w:ins w:id="53" w:author="Huawei" w:date="2020-08-04T17:30: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ins w:id="54" w:author="Huawei" w:date="2020-08-04T17:30:00Z"/>
              </w:rPr>
            </w:pPr>
            <w:ins w:id="55" w:author="Huawei" w:date="2020-08-04T17:30:00Z">
              <w:r w:rsidRPr="00753102">
                <w:t>This is not applicable to  BS operating in Band 39</w:t>
              </w:r>
            </w:ins>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pStyle w:val="NO"/>
      </w:pPr>
      <w:r w:rsidRPr="00753102">
        <w:t>NOTE:</w:t>
      </w:r>
      <w:r w:rsidRPr="00753102">
        <w:tab/>
        <w:t>For co-location with UTRA, the requirements are based on co-location with UTRA FDD or TDD base stations.</w:t>
      </w:r>
    </w:p>
    <w:p w:rsidR="000017C9" w:rsidRPr="00753102" w:rsidRDefault="000017C9" w:rsidP="000017C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0017C9" w:rsidRPr="00753102" w:rsidRDefault="000017C9" w:rsidP="000017C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0017C9" w:rsidRPr="00753102" w:rsidRDefault="000017C9" w:rsidP="000017C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017C9" w:rsidRPr="00753102" w:rsidTr="00E0102C">
        <w:trPr>
          <w:cantSplit/>
          <w:jc w:val="center"/>
        </w:trPr>
        <w:tc>
          <w:tcPr>
            <w:tcW w:w="1456" w:type="dxa"/>
          </w:tcPr>
          <w:p w:rsidR="000017C9" w:rsidRPr="00753102" w:rsidRDefault="000017C9" w:rsidP="00E0102C">
            <w:pPr>
              <w:pStyle w:val="TAH"/>
              <w:rPr>
                <w:rFonts w:cs="Arial"/>
                <w:szCs w:val="18"/>
              </w:rPr>
            </w:pPr>
            <w:r w:rsidRPr="00753102">
              <w:rPr>
                <w:rFonts w:cs="Arial"/>
                <w:szCs w:val="18"/>
              </w:rPr>
              <w:lastRenderedPageBreak/>
              <w:t>Type of co-located BS</w:t>
            </w:r>
          </w:p>
        </w:tc>
        <w:tc>
          <w:tcPr>
            <w:tcW w:w="1749" w:type="dxa"/>
          </w:tcPr>
          <w:p w:rsidR="000017C9" w:rsidRPr="00753102" w:rsidRDefault="000017C9" w:rsidP="00E0102C">
            <w:pPr>
              <w:pStyle w:val="TAH"/>
              <w:rPr>
                <w:rFonts w:cs="Arial"/>
                <w:szCs w:val="18"/>
              </w:rPr>
            </w:pPr>
            <w:r w:rsidRPr="00753102">
              <w:rPr>
                <w:rFonts w:cs="Arial"/>
                <w:szCs w:val="18"/>
              </w:rPr>
              <w:t>Frequency range for co-location requirement</w:t>
            </w:r>
          </w:p>
        </w:tc>
        <w:tc>
          <w:tcPr>
            <w:tcW w:w="1066"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(WA-BS)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(MR-BS)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(LA-BS)</w:t>
            </w:r>
          </w:p>
        </w:tc>
        <w:tc>
          <w:tcPr>
            <w:tcW w:w="1417" w:type="dxa"/>
          </w:tcPr>
          <w:p w:rsidR="000017C9" w:rsidRPr="00753102" w:rsidRDefault="000017C9" w:rsidP="00E0102C">
            <w:pPr>
              <w:pStyle w:val="TAH"/>
              <w:rPr>
                <w:rFonts w:cs="Arial"/>
                <w:szCs w:val="18"/>
              </w:rPr>
            </w:pPr>
            <w:r w:rsidRPr="00753102">
              <w:rPr>
                <w:rFonts w:cs="Arial"/>
                <w:szCs w:val="18"/>
              </w:rPr>
              <w:t>Measurement Bandwidth</w:t>
            </w:r>
          </w:p>
        </w:tc>
        <w:tc>
          <w:tcPr>
            <w:tcW w:w="1701" w:type="dxa"/>
          </w:tcPr>
          <w:p w:rsidR="000017C9" w:rsidRPr="00753102" w:rsidRDefault="000017C9" w:rsidP="00E0102C">
            <w:pPr>
              <w:pStyle w:val="TAH"/>
              <w:rPr>
                <w:rFonts w:cs="Arial"/>
                <w:szCs w:val="18"/>
              </w:rPr>
            </w:pPr>
            <w:r w:rsidRPr="00753102">
              <w:rPr>
                <w:rFonts w:cs="Arial"/>
                <w:szCs w:val="18"/>
              </w:rPr>
              <w:t>Note</w:t>
            </w:r>
          </w:p>
        </w:tc>
      </w:tr>
      <w:tr w:rsidR="000017C9" w:rsidRPr="00753102" w:rsidTr="00E0102C">
        <w:trPr>
          <w:cantSplit/>
          <w:jc w:val="center"/>
        </w:trPr>
        <w:tc>
          <w:tcPr>
            <w:tcW w:w="1456" w:type="dxa"/>
          </w:tcPr>
          <w:p w:rsidR="000017C9" w:rsidRPr="00753102" w:rsidRDefault="000017C9" w:rsidP="00E0102C">
            <w:pPr>
              <w:pStyle w:val="TAC"/>
            </w:pPr>
            <w:r w:rsidRPr="00753102">
              <w:t>GSM900</w:t>
            </w:r>
          </w:p>
        </w:tc>
        <w:tc>
          <w:tcPr>
            <w:tcW w:w="1749" w:type="dxa"/>
          </w:tcPr>
          <w:p w:rsidR="000017C9" w:rsidRPr="00753102" w:rsidRDefault="000017C9" w:rsidP="00E0102C">
            <w:pPr>
              <w:pStyle w:val="TAC"/>
            </w:pPr>
            <w:r w:rsidRPr="00753102">
              <w:t>876-915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DCS1800</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PCS1900</w:t>
            </w:r>
          </w:p>
        </w:tc>
        <w:tc>
          <w:tcPr>
            <w:tcW w:w="1749" w:type="dxa"/>
          </w:tcPr>
          <w:p w:rsidR="000017C9" w:rsidRPr="00753102" w:rsidRDefault="000017C9" w:rsidP="00E0102C">
            <w:pPr>
              <w:pStyle w:val="TAC"/>
            </w:pPr>
            <w:r w:rsidRPr="00753102">
              <w:t>1850 - 1910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GSM850 or CDMA850</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 or E-UTRA Band 1 or NR Band n1</w:t>
            </w:r>
          </w:p>
        </w:tc>
        <w:tc>
          <w:tcPr>
            <w:tcW w:w="1749" w:type="dxa"/>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 or E-UTRA Band 2 or NR Band n2</w:t>
            </w:r>
          </w:p>
        </w:tc>
        <w:tc>
          <w:tcPr>
            <w:tcW w:w="1749" w:type="dxa"/>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III or E-UTRA Band 3 or NR Band n3</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IV or E-UTRA Band 4</w:t>
            </w:r>
          </w:p>
        </w:tc>
        <w:tc>
          <w:tcPr>
            <w:tcW w:w="1749" w:type="dxa"/>
          </w:tcPr>
          <w:p w:rsidR="000017C9" w:rsidRPr="00753102" w:rsidRDefault="000017C9" w:rsidP="00E0102C">
            <w:pPr>
              <w:pStyle w:val="TAC"/>
            </w:pPr>
            <w:r w:rsidRPr="00753102">
              <w:t>1710 - 1755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 or E-UTRA Band 5 or NR Band n5</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VI, XIX or E-UTRA Band 6, 19</w:t>
            </w:r>
          </w:p>
        </w:tc>
        <w:tc>
          <w:tcPr>
            <w:tcW w:w="1749" w:type="dxa"/>
          </w:tcPr>
          <w:p w:rsidR="000017C9" w:rsidRPr="00753102" w:rsidRDefault="000017C9" w:rsidP="00E0102C">
            <w:pPr>
              <w:pStyle w:val="TAC"/>
            </w:pPr>
            <w:r w:rsidRPr="00753102">
              <w:t>830 - 845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VII or E-UTRA Band 7 or NR Band n7</w:t>
            </w:r>
          </w:p>
        </w:tc>
        <w:tc>
          <w:tcPr>
            <w:tcW w:w="1749" w:type="dxa"/>
          </w:tcPr>
          <w:p w:rsidR="000017C9" w:rsidRPr="00753102" w:rsidRDefault="000017C9" w:rsidP="00E0102C">
            <w:pPr>
              <w:pStyle w:val="TAC"/>
            </w:pPr>
            <w:r w:rsidRPr="00753102">
              <w:t>2500 - 2570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IX or E-UTRA Band 9</w:t>
            </w:r>
          </w:p>
        </w:tc>
        <w:tc>
          <w:tcPr>
            <w:tcW w:w="1749" w:type="dxa"/>
          </w:tcPr>
          <w:p w:rsidR="000017C9" w:rsidRPr="00753102" w:rsidRDefault="000017C9" w:rsidP="00E0102C">
            <w:pPr>
              <w:pStyle w:val="TAC"/>
            </w:pPr>
            <w:r w:rsidRPr="00753102">
              <w:t>1749.9 - 1784.9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 or E-UTRA Band 10</w:t>
            </w:r>
          </w:p>
        </w:tc>
        <w:tc>
          <w:tcPr>
            <w:tcW w:w="1749" w:type="dxa"/>
          </w:tcPr>
          <w:p w:rsidR="000017C9" w:rsidRPr="00753102" w:rsidRDefault="000017C9" w:rsidP="00E0102C">
            <w:pPr>
              <w:pStyle w:val="TAC"/>
            </w:pPr>
            <w:r w:rsidRPr="00753102">
              <w:t>1710 - 1770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 or E-UTRA Band 11</w:t>
            </w:r>
          </w:p>
        </w:tc>
        <w:tc>
          <w:tcPr>
            <w:tcW w:w="1749" w:type="dxa"/>
          </w:tcPr>
          <w:p w:rsidR="000017C9" w:rsidRPr="00753102" w:rsidRDefault="000017C9" w:rsidP="00E0102C">
            <w:pPr>
              <w:pStyle w:val="TAC"/>
            </w:pPr>
            <w:r w:rsidRPr="00753102">
              <w:t>1427.9 - 1447.9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r w:rsidRPr="00753102">
              <w:rPr>
                <w:lang w:eastAsia="ja-JP"/>
              </w:rPr>
              <w:t>This is not applicable to BS operating in Band 50/n50, 51/n51, 75/n75, 76/n76</w:t>
            </w:r>
            <w:r>
              <w:rPr>
                <w:lang w:eastAsia="ja-JP"/>
              </w:rPr>
              <w:t>, n91, n92, n93, n94</w:t>
            </w:r>
          </w:p>
        </w:tc>
      </w:tr>
      <w:tr w:rsidR="000017C9" w:rsidRPr="00753102" w:rsidTr="00E0102C">
        <w:trPr>
          <w:cantSplit/>
          <w:jc w:val="center"/>
        </w:trPr>
        <w:tc>
          <w:tcPr>
            <w:tcW w:w="1456" w:type="dxa"/>
          </w:tcPr>
          <w:p w:rsidR="000017C9" w:rsidRPr="00753102" w:rsidRDefault="000017C9" w:rsidP="00E0102C">
            <w:pPr>
              <w:pStyle w:val="TAC"/>
            </w:pPr>
            <w:r w:rsidRPr="00753102">
              <w:t>UTRA FDD Band XII or</w:t>
            </w:r>
          </w:p>
          <w:p w:rsidR="000017C9" w:rsidRPr="00753102" w:rsidRDefault="000017C9" w:rsidP="00E0102C">
            <w:pPr>
              <w:pStyle w:val="TAC"/>
            </w:pPr>
            <w:r w:rsidRPr="00753102">
              <w:t>E-UTRA Band 12 or NR Band n12</w:t>
            </w:r>
          </w:p>
        </w:tc>
        <w:tc>
          <w:tcPr>
            <w:tcW w:w="1749" w:type="dxa"/>
          </w:tcPr>
          <w:p w:rsidR="000017C9" w:rsidRPr="00753102" w:rsidRDefault="000017C9" w:rsidP="00E0102C">
            <w:pPr>
              <w:pStyle w:val="TAC"/>
            </w:pPr>
            <w:r w:rsidRPr="00753102">
              <w:t>699 - 716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749" w:type="dxa"/>
          </w:tcPr>
          <w:p w:rsidR="000017C9" w:rsidRPr="00753102" w:rsidRDefault="000017C9" w:rsidP="00E0102C">
            <w:pPr>
              <w:pStyle w:val="TAC"/>
            </w:pPr>
            <w:r w:rsidRPr="00753102">
              <w:t>777 - 787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749" w:type="dxa"/>
          </w:tcPr>
          <w:p w:rsidR="000017C9" w:rsidRPr="00753102" w:rsidRDefault="000017C9" w:rsidP="00E0102C">
            <w:pPr>
              <w:pStyle w:val="TAC"/>
            </w:pPr>
            <w:r w:rsidRPr="00753102">
              <w:t>788 - 798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 or</w:t>
            </w:r>
          </w:p>
          <w:p w:rsidR="000017C9" w:rsidRPr="00753102" w:rsidRDefault="000017C9" w:rsidP="00E0102C">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This is not applicable to BS operating in Band 32, 50/n50, 75/n75</w:t>
            </w:r>
            <w:r>
              <w:rPr>
                <w:lang w:eastAsia="ja-JP"/>
              </w:rPr>
              <w:t>, n92,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814 - 849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34/n34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w:t>
            </w:r>
            <w:r w:rsidRPr="00753102">
              <w:rPr>
                <w:lang w:eastAsia="zh-CN"/>
              </w:rPr>
              <w:t xml:space="preserve"> </w:t>
            </w:r>
            <w:r w:rsidRPr="00753102">
              <w:t>35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 n2 and 36</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38/n38.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33 and 39/n39</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30 or </w:t>
            </w:r>
            <w:r w:rsidRPr="00753102">
              <w:rPr>
                <w:lang w:eastAsia="zh-CN"/>
              </w:rPr>
              <w:t>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41/n41</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22, 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42, </w:t>
            </w:r>
            <w:r w:rsidRPr="00753102">
              <w:rPr>
                <w:lang w:eastAsia="zh-CN"/>
              </w:rPr>
              <w:t>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28/n28 or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This is not applicable to BS operating in Band </w:t>
            </w:r>
            <w:r w:rsidRPr="00753102">
              <w:rPr>
                <w:lang w:eastAsia="zh-CN"/>
              </w:rPr>
              <w:t>42 or 52</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41/n41 or 53/n53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663 – 698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451 – 456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50/n50, 51/n51</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w:t>
            </w:r>
            <w:r w:rsidRPr="00753102">
              <w:rPr>
                <w:lang w:eastAsia="zh-CN"/>
              </w:rPr>
              <w:t>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42, </w:t>
            </w:r>
            <w:r w:rsidRPr="00753102">
              <w:rPr>
                <w:lang w:eastAsia="zh-CN"/>
              </w:rPr>
              <w:t>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0017C9" w:rsidRPr="00753102" w:rsidRDefault="000017C9" w:rsidP="00E0102C">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0017C9">
        <w:trPr>
          <w:cantSplit/>
          <w:jc w:val="center"/>
          <w:ins w:id="56" w:author="Huawei" w:date="2020-08-04T17:30:00Z"/>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57" w:author="Huawei" w:date="2020-08-04T17:30:00Z"/>
                <w:lang w:eastAsia="ko-KR"/>
              </w:rPr>
            </w:pPr>
            <w:ins w:id="58" w:author="Huawei" w:date="2020-08-04T17:30:00Z">
              <w:r>
                <w:rPr>
                  <w:lang w:eastAsia="ko-KR"/>
                </w:rPr>
                <w:t>NR Band n</w:t>
              </w:r>
              <w:r w:rsidRPr="00753102">
                <w:rPr>
                  <w:lang w:eastAsia="ko-KR"/>
                </w:rPr>
                <w:t>9</w:t>
              </w:r>
              <w:r>
                <w:rPr>
                  <w:lang w:eastAsia="ko-KR"/>
                </w:rPr>
                <w:t>6</w:t>
              </w:r>
            </w:ins>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59" w:author="Huawei" w:date="2020-08-04T17:30:00Z"/>
              </w:rPr>
            </w:pPr>
            <w:ins w:id="60" w:author="Huawei" w:date="2020-08-04T17:30:00Z">
              <w:r w:rsidRPr="00753102">
                <w:t>1880 – 1920MHz</w:t>
              </w:r>
            </w:ins>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61" w:author="Huawei" w:date="2020-08-04T17:30:00Z"/>
              </w:rPr>
            </w:pPr>
            <w:ins w:id="62" w:author="Huawei" w:date="2020-08-04T17:30: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63" w:author="Huawei" w:date="2020-08-04T17:30:00Z"/>
              </w:rPr>
            </w:pPr>
            <w:ins w:id="64" w:author="Huawei" w:date="2020-08-04T17:30: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65" w:author="Huawei" w:date="2020-08-04T17:30:00Z"/>
              </w:rPr>
            </w:pPr>
            <w:ins w:id="66" w:author="Huawei" w:date="2020-08-04T17:30: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67" w:author="Huawei" w:date="2020-08-04T17:30:00Z"/>
              </w:rPr>
            </w:pPr>
            <w:ins w:id="68" w:author="Huawei" w:date="2020-08-04T17:30:00Z">
              <w:r w:rsidRPr="00753102">
                <w:t>100 kHz</w:t>
              </w:r>
            </w:ins>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69" w:author="Huawei" w:date="2020-08-04T17:30: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0017C9" w:rsidRPr="00753102" w:rsidRDefault="000017C9" w:rsidP="000017C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Default="000017C9" w:rsidP="00E0102C">
            <w:pPr>
              <w:pStyle w:val="TAC"/>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or 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XI</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szCs w:val="18"/>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0017C9">
        <w:trPr>
          <w:cantSplit/>
          <w:jc w:val="center"/>
          <w:ins w:id="70" w:author="Huawei" w:date="2020-08-04T17:29:00Z"/>
        </w:trPr>
        <w:tc>
          <w:tcPr>
            <w:tcW w:w="1230" w:type="dxa"/>
            <w:tcBorders>
              <w:top w:val="single" w:sz="4" w:space="0" w:color="auto"/>
              <w:left w:val="single" w:sz="4" w:space="0" w:color="auto"/>
              <w:bottom w:val="single" w:sz="4" w:space="0" w:color="auto"/>
              <w:right w:val="single" w:sz="4" w:space="0" w:color="auto"/>
            </w:tcBorders>
          </w:tcPr>
          <w:p w:rsidR="000017C9" w:rsidRPr="000017C9" w:rsidRDefault="000017C9" w:rsidP="00E0102C">
            <w:pPr>
              <w:pStyle w:val="TAC"/>
              <w:rPr>
                <w:ins w:id="71" w:author="Huawei" w:date="2020-08-04T17:29:00Z"/>
                <w:lang w:eastAsia="ko-KR"/>
              </w:rPr>
            </w:pPr>
            <w:ins w:id="72" w:author="Huawei" w:date="2020-08-04T17:29:00Z">
              <w:r>
                <w:rPr>
                  <w:lang w:eastAsia="ko-KR"/>
                </w:rPr>
                <w:t>NR band n</w:t>
              </w:r>
              <w:r w:rsidRPr="000017C9">
                <w:rPr>
                  <w:lang w:eastAsia="ko-KR"/>
                </w:rPr>
                <w:t>9</w:t>
              </w:r>
              <w:r>
                <w:rPr>
                  <w:lang w:eastAsia="ko-KR"/>
                </w:rPr>
                <w:t>6</w:t>
              </w:r>
            </w:ins>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73" w:author="Huawei" w:date="2020-08-04T17:29:00Z"/>
              </w:rPr>
            </w:pPr>
            <w:ins w:id="74" w:author="Huawei" w:date="2020-08-04T17:29:00Z">
              <w:r w:rsidRPr="00753102">
                <w:t>1880  – 1920MHz</w:t>
              </w:r>
            </w:ins>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75" w:author="Huawei" w:date="2020-08-04T17:29:00Z"/>
              </w:rPr>
            </w:pPr>
            <w:ins w:id="76" w:author="Huawei" w:date="2020-08-04T17:29: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77" w:author="Huawei" w:date="2020-08-04T17:29:00Z"/>
              </w:rPr>
            </w:pPr>
            <w:ins w:id="78" w:author="Huawei" w:date="2020-08-04T17:29: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79" w:author="Huawei" w:date="2020-08-04T17:29:00Z"/>
              </w:rPr>
            </w:pPr>
            <w:ins w:id="80" w:author="Huawei" w:date="2020-08-04T17:29: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81" w:author="Huawei" w:date="2020-08-04T17:29:00Z"/>
              </w:rPr>
            </w:pPr>
            <w:ins w:id="82" w:author="Huawei" w:date="2020-08-04T17:2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83" w:author="Huawei" w:date="2020-08-04T17:29: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0017C9" w:rsidRPr="00584949" w:rsidRDefault="000017C9" w:rsidP="000017C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co-location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0017C9" w:rsidRPr="00753102" w:rsidRDefault="000017C9" w:rsidP="000017C9"/>
    <w:p w:rsidR="000017C9" w:rsidRPr="00753102" w:rsidRDefault="000017C9" w:rsidP="000017C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41</w:t>
            </w:r>
            <w:r>
              <w:rPr>
                <w:lang w:eastAsia="zh-CN"/>
              </w:rPr>
              <w:t xml:space="preserve">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22, 42, 43, 48, 52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11, 21, 32, 51, n51, 74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This is not applicable to BS operating in Band</w:t>
            </w:r>
            <w:r w:rsidRPr="00753102">
              <w:rPr>
                <w:rFonts w:eastAsia="宋体"/>
              </w:rPr>
              <w:t xml:space="preserve"> 50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This is not applicable to BS operating in Band </w:t>
            </w:r>
            <w:r w:rsidRPr="00753102">
              <w:t>42 or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 51</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0017C9">
        <w:trPr>
          <w:cantSplit/>
          <w:jc w:val="center"/>
          <w:ins w:id="84" w:author="Huawei" w:date="2020-08-04T17:29:00Z"/>
        </w:trPr>
        <w:tc>
          <w:tcPr>
            <w:tcW w:w="1230" w:type="dxa"/>
            <w:tcBorders>
              <w:top w:val="single" w:sz="4" w:space="0" w:color="auto"/>
              <w:left w:val="single" w:sz="4" w:space="0" w:color="auto"/>
              <w:bottom w:val="single" w:sz="4" w:space="0" w:color="auto"/>
              <w:right w:val="single" w:sz="4" w:space="0" w:color="auto"/>
            </w:tcBorders>
          </w:tcPr>
          <w:p w:rsidR="000017C9" w:rsidRPr="000017C9" w:rsidRDefault="000017C9" w:rsidP="00E0102C">
            <w:pPr>
              <w:pStyle w:val="TAC"/>
              <w:rPr>
                <w:ins w:id="85" w:author="Huawei" w:date="2020-08-04T17:29:00Z"/>
                <w:lang w:eastAsia="ko-KR"/>
              </w:rPr>
            </w:pPr>
            <w:ins w:id="86" w:author="Huawei" w:date="2020-08-04T17:29:00Z">
              <w:r>
                <w:rPr>
                  <w:lang w:eastAsia="ko-KR"/>
                </w:rPr>
                <w:t>NR band n</w:t>
              </w:r>
              <w:r w:rsidRPr="000017C9">
                <w:rPr>
                  <w:lang w:eastAsia="ko-KR"/>
                </w:rPr>
                <w:t>9</w:t>
              </w:r>
              <w:r>
                <w:rPr>
                  <w:lang w:eastAsia="ko-KR"/>
                </w:rPr>
                <w:t>6</w:t>
              </w:r>
            </w:ins>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87" w:author="Huawei" w:date="2020-08-04T17:29:00Z"/>
              </w:rPr>
            </w:pPr>
            <w:ins w:id="88" w:author="Huawei" w:date="2020-08-04T17:29:00Z">
              <w:r w:rsidRPr="00753102">
                <w:t>1880  – 1920MHz</w:t>
              </w:r>
            </w:ins>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89" w:author="Huawei" w:date="2020-08-04T17:29:00Z"/>
              </w:rPr>
            </w:pPr>
            <w:ins w:id="90" w:author="Huawei" w:date="2020-08-04T17:29: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91" w:author="Huawei" w:date="2020-08-04T17:29:00Z"/>
              </w:rPr>
            </w:pPr>
            <w:ins w:id="92" w:author="Huawei" w:date="2020-08-04T17:29: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93" w:author="Huawei" w:date="2020-08-04T17:29:00Z"/>
              </w:rPr>
            </w:pPr>
            <w:ins w:id="94" w:author="Huawei" w:date="2020-08-04T17:29: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95" w:author="Huawei" w:date="2020-08-04T17:29:00Z"/>
              </w:rPr>
            </w:pPr>
            <w:ins w:id="96" w:author="Huawei" w:date="2020-08-04T17:29:00Z">
              <w:r w:rsidRPr="00753102">
                <w:t>100 kHz</w:t>
              </w:r>
            </w:ins>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ins w:id="97" w:author="Huawei" w:date="2020-08-04T17:29:00Z"/>
              </w:rPr>
            </w:pPr>
          </w:p>
        </w:tc>
      </w:tr>
    </w:tbl>
    <w:p w:rsidR="000017C9" w:rsidRPr="00753102" w:rsidRDefault="000017C9" w:rsidP="000017C9"/>
    <w:p w:rsidR="000017C9" w:rsidRDefault="000017C9" w:rsidP="000017C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6CA" w:rsidRDefault="000106CA">
      <w:r>
        <w:separator/>
      </w:r>
    </w:p>
  </w:endnote>
  <w:endnote w:type="continuationSeparator" w:id="0">
    <w:p w:rsidR="000106CA" w:rsidRDefault="0001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6CA" w:rsidRDefault="000106CA">
      <w:r>
        <w:separator/>
      </w:r>
    </w:p>
  </w:footnote>
  <w:footnote w:type="continuationSeparator" w:id="0">
    <w:p w:rsidR="000106CA" w:rsidRDefault="0001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8"/>
  </w:num>
  <w:num w:numId="2">
    <w:abstractNumId w:val="29"/>
  </w:num>
  <w:num w:numId="3">
    <w:abstractNumId w:val="3"/>
  </w:num>
  <w:num w:numId="4">
    <w:abstractNumId w:val="19"/>
  </w:num>
  <w:num w:numId="5">
    <w:abstractNumId w:val="11"/>
  </w:num>
  <w:num w:numId="6">
    <w:abstractNumId w:val="26"/>
  </w:num>
  <w:num w:numId="7">
    <w:abstractNumId w:val="30"/>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9"/>
  </w:num>
  <w:num w:numId="12">
    <w:abstractNumId w:val="5"/>
  </w:num>
  <w:num w:numId="13">
    <w:abstractNumId w:val="12"/>
  </w:num>
  <w:num w:numId="14">
    <w:abstractNumId w:val="16"/>
  </w:num>
  <w:num w:numId="15">
    <w:abstractNumId w:val="10"/>
  </w:num>
  <w:num w:numId="16">
    <w:abstractNumId w:val="0"/>
  </w:num>
  <w:num w:numId="17">
    <w:abstractNumId w:val="15"/>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3"/>
  </w:num>
  <w:num w:numId="21">
    <w:abstractNumId w:val="28"/>
  </w:num>
  <w:num w:numId="22">
    <w:abstractNumId w:val="24"/>
  </w:num>
  <w:num w:numId="23">
    <w:abstractNumId w:val="32"/>
  </w:num>
  <w:num w:numId="24">
    <w:abstractNumId w:val="4"/>
  </w:num>
  <w:num w:numId="25">
    <w:abstractNumId w:val="6"/>
  </w:num>
  <w:num w:numId="26">
    <w:abstractNumId w:val="7"/>
  </w:num>
  <w:num w:numId="27">
    <w:abstractNumId w:val="18"/>
  </w:num>
  <w:num w:numId="28">
    <w:abstractNumId w:val="22"/>
  </w:num>
  <w:num w:numId="29">
    <w:abstractNumId w:val="17"/>
  </w:num>
  <w:num w:numId="30">
    <w:abstractNumId w:val="20"/>
  </w:num>
  <w:num w:numId="31">
    <w:abstractNumId w:val="21"/>
  </w:num>
  <w:num w:numId="32">
    <w:abstractNumId w:val="33"/>
  </w:num>
  <w:num w:numId="33">
    <w:abstractNumId w:val="14"/>
  </w:num>
  <w:num w:numId="34">
    <w:abstractNumId w:val="25"/>
  </w:num>
  <w:num w:numId="35">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9"/>
    <w:rsid w:val="000106CA"/>
    <w:rsid w:val="0002123F"/>
    <w:rsid w:val="00022E4A"/>
    <w:rsid w:val="00042B2D"/>
    <w:rsid w:val="0007724F"/>
    <w:rsid w:val="000810F7"/>
    <w:rsid w:val="000954E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1F1D0F"/>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AE403E"/>
    <w:rsid w:val="00B037E8"/>
    <w:rsid w:val="00B258BB"/>
    <w:rsid w:val="00B67B97"/>
    <w:rsid w:val="00B923A6"/>
    <w:rsid w:val="00B968C8"/>
    <w:rsid w:val="00BA3EC5"/>
    <w:rsid w:val="00BA51D9"/>
    <w:rsid w:val="00BB119F"/>
    <w:rsid w:val="00BB5DFC"/>
    <w:rsid w:val="00BD279D"/>
    <w:rsid w:val="00BD6BB8"/>
    <w:rsid w:val="00BE6DED"/>
    <w:rsid w:val="00C11DAD"/>
    <w:rsid w:val="00C207E5"/>
    <w:rsid w:val="00C64D37"/>
    <w:rsid w:val="00C66BA2"/>
    <w:rsid w:val="00C95985"/>
    <w:rsid w:val="00CC16A1"/>
    <w:rsid w:val="00CC5026"/>
    <w:rsid w:val="00CC68D0"/>
    <w:rsid w:val="00D03F9A"/>
    <w:rsid w:val="00D06D51"/>
    <w:rsid w:val="00D21971"/>
    <w:rsid w:val="00D24991"/>
    <w:rsid w:val="00D50255"/>
    <w:rsid w:val="00D6356D"/>
    <w:rsid w:val="00D66520"/>
    <w:rsid w:val="00D75E86"/>
    <w:rsid w:val="00DA03DA"/>
    <w:rsid w:val="00DC0B51"/>
    <w:rsid w:val="00DC3FB6"/>
    <w:rsid w:val="00DE34CF"/>
    <w:rsid w:val="00E0299C"/>
    <w:rsid w:val="00E13F3D"/>
    <w:rsid w:val="00E34898"/>
    <w:rsid w:val="00E66CDD"/>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uiPriority w:val="99"/>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uiPriority w:val="99"/>
    <w:qFormat/>
    <w:rsid w:val="00C207E5"/>
    <w:pPr>
      <w:keepNext/>
      <w:keepLines/>
      <w:snapToGrid w:val="0"/>
      <w:spacing w:after="180"/>
      <w:ind w:left="0"/>
      <w:jc w:val="center"/>
    </w:pPr>
    <w:rPr>
      <w:kern w:val="2"/>
    </w:rPr>
  </w:style>
  <w:style w:type="paragraph" w:styleId="BodyTextIndent">
    <w:name w:val="Body Text Indent"/>
    <w:basedOn w:val="Normal"/>
    <w:link w:val="BodyTextIndentChar"/>
    <w:uiPriority w:val="99"/>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9"/>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uiPriority w:val="99"/>
    <w:rsid w:val="00C207E5"/>
    <w:rPr>
      <w:rFonts w:ascii="Arial" w:hAnsi="Arial"/>
      <w:sz w:val="36"/>
      <w:lang w:val="en-GB" w:eastAsia="en-US"/>
    </w:rPr>
  </w:style>
  <w:style w:type="character" w:customStyle="1" w:styleId="Heading9Char">
    <w:name w:val="Heading 9 Char"/>
    <w:link w:val="Heading9"/>
    <w:uiPriority w:val="9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uiPriority w:val="99"/>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uiPriority w:val="99"/>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uiPriority w:val="99"/>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C207E5"/>
    <w:rPr>
      <w:rFonts w:ascii="Times New Roman" w:eastAsia="Malgun Gothic" w:hAnsi="Times New Roman"/>
      <w:i/>
      <w:lang w:val="en-GB" w:eastAsia="x-none"/>
    </w:rPr>
  </w:style>
  <w:style w:type="paragraph" w:styleId="BodyText3">
    <w:name w:val="Body Text 3"/>
    <w:basedOn w:val="Normal"/>
    <w:link w:val="BodyText3Char"/>
    <w:uiPriority w:val="99"/>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uiPriority w:val="99"/>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07E5"/>
    <w:rPr>
      <w:rFonts w:ascii="Times New Roman" w:eastAsia="MS Mincho" w:hAnsi="Times New Roman"/>
      <w:lang w:val="en-GB" w:eastAsia="en-GB"/>
    </w:rPr>
  </w:style>
  <w:style w:type="paragraph" w:styleId="NormalIndent">
    <w:name w:val="Normal Indent"/>
    <w:basedOn w:val="Normal"/>
    <w:uiPriority w:val="99"/>
    <w:rsid w:val="00C207E5"/>
    <w:pPr>
      <w:spacing w:after="0"/>
      <w:ind w:left="851"/>
    </w:pPr>
    <w:rPr>
      <w:rFonts w:eastAsia="MS Mincho"/>
      <w:lang w:val="it-IT" w:eastAsia="en-GB"/>
    </w:rPr>
  </w:style>
  <w:style w:type="paragraph" w:styleId="ListNumber5">
    <w:name w:val="List Number 5"/>
    <w:basedOn w:val="Normal"/>
    <w:uiPriority w:val="99"/>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uiPriority w:val="99"/>
    <w:rsid w:val="00C207E5"/>
    <w:pPr>
      <w:snapToGrid w:val="0"/>
    </w:pPr>
    <w:rPr>
      <w:rFonts w:eastAsia="宋体"/>
      <w:lang w:eastAsia="x-none"/>
    </w:rPr>
  </w:style>
  <w:style w:type="character" w:customStyle="1" w:styleId="EndnoteTextChar">
    <w:name w:val="Endnote Text Char"/>
    <w:basedOn w:val="DefaultParagraphFont"/>
    <w:link w:val="EndnoteText"/>
    <w:uiPriority w:val="99"/>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uiPriority w:val="99"/>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uiPriority w:val="99"/>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C207E5"/>
    <w:pPr>
      <w:tabs>
        <w:tab w:val="left" w:pos="360"/>
      </w:tabs>
      <w:ind w:left="360" w:hanging="360"/>
    </w:pPr>
  </w:style>
  <w:style w:type="paragraph" w:customStyle="1" w:styleId="Para1">
    <w:name w:val="Para1"/>
    <w:basedOn w:val="Normal"/>
    <w:uiPriority w:val="99"/>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C207E5"/>
    <w:pPr>
      <w:spacing w:before="120"/>
      <w:outlineLvl w:val="2"/>
    </w:pPr>
    <w:rPr>
      <w:sz w:val="28"/>
    </w:rPr>
  </w:style>
  <w:style w:type="paragraph" w:customStyle="1" w:styleId="Heading2Head2A2">
    <w:name w:val="Heading 2.Head2A.2"/>
    <w:basedOn w:val="Heading1"/>
    <w:next w:val="Normal"/>
    <w:uiPriority w:val="99"/>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07E5"/>
    <w:pPr>
      <w:spacing w:before="120"/>
      <w:outlineLvl w:val="2"/>
    </w:pPr>
    <w:rPr>
      <w:rFonts w:eastAsia="MS Mincho"/>
      <w:sz w:val="28"/>
      <w:lang w:eastAsia="de-DE"/>
    </w:rPr>
  </w:style>
  <w:style w:type="paragraph" w:customStyle="1" w:styleId="Reference">
    <w:name w:val="Reference"/>
    <w:basedOn w:val="Normal"/>
    <w:uiPriority w:val="99"/>
    <w:rsid w:val="00C207E5"/>
    <w:pPr>
      <w:numPr>
        <w:numId w:val="9"/>
      </w:numPr>
      <w:spacing w:after="0"/>
    </w:pPr>
    <w:rPr>
      <w:rFonts w:eastAsia="MS Mincho"/>
      <w:lang w:eastAsia="en-GB"/>
    </w:rPr>
  </w:style>
  <w:style w:type="paragraph" w:customStyle="1" w:styleId="Bullets">
    <w:name w:val="Bullets"/>
    <w:basedOn w:val="BodyText"/>
    <w:uiPriority w:val="99"/>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uiPriority w:val="99"/>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uiPriority w:val="99"/>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uiPriority w:val="99"/>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uiPriority w:val="99"/>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uiPriority w:val="99"/>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uiPriority w:val="99"/>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uiPriority w:val="99"/>
    <w:semiHidden/>
    <w:rsid w:val="00F67E7D"/>
    <w:rPr>
      <w:rFonts w:ascii="Times New Roman" w:eastAsia="Batang" w:hAnsi="Times New Roman"/>
      <w:lang w:val="en-GB" w:eastAsia="en-US"/>
    </w:rPr>
  </w:style>
  <w:style w:type="paragraph" w:customStyle="1" w:styleId="a7">
    <w:name w:val="変更箇所"/>
    <w:hidden/>
    <w:uiPriority w:val="99"/>
    <w:semiHidden/>
    <w:rsid w:val="00F67E7D"/>
    <w:rPr>
      <w:rFonts w:ascii="Times New Roman" w:eastAsia="MS Mincho" w:hAnsi="Times New Roman"/>
      <w:lang w:val="en-GB" w:eastAsia="en-US"/>
    </w:rPr>
  </w:style>
  <w:style w:type="paragraph" w:customStyle="1" w:styleId="NB2">
    <w:name w:val="NB2"/>
    <w:basedOn w:val="ZG"/>
    <w:uiPriority w:val="99"/>
    <w:rsid w:val="00F67E7D"/>
    <w:pPr>
      <w:framePr w:wrap="notBeside"/>
    </w:pPr>
    <w:rPr>
      <w:lang w:val="en-US" w:eastAsia="ko-KR"/>
    </w:rPr>
  </w:style>
  <w:style w:type="paragraph" w:customStyle="1" w:styleId="tableentry">
    <w:name w:val="table entry"/>
    <w:basedOn w:val="Normal"/>
    <w:uiPriority w:val="99"/>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uiPriority w:val="99"/>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uiPriority w:val="99"/>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uiPriority w:val="99"/>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uiPriority w:val="99"/>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uiPriority w:val="99"/>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uiPriority w:val="99"/>
    <w:rsid w:val="00BB119F"/>
    <w:pPr>
      <w:spacing w:after="220"/>
    </w:pPr>
    <w:rPr>
      <w:rFonts w:ascii="Arial" w:eastAsia="Malgun Gothic" w:hAnsi="Arial"/>
      <w:sz w:val="22"/>
      <w:lang w:val="en-US"/>
    </w:rPr>
  </w:style>
  <w:style w:type="paragraph" w:customStyle="1" w:styleId="a8">
    <w:name w:val="??"/>
    <w:uiPriority w:val="99"/>
    <w:rsid w:val="00BB119F"/>
    <w:pPr>
      <w:widowControl w:val="0"/>
    </w:pPr>
    <w:rPr>
      <w:rFonts w:ascii="Times New Roman" w:eastAsia="Malgun Gothic" w:hAnsi="Times New Roman"/>
      <w:lang w:val="en-US" w:eastAsia="en-US"/>
    </w:rPr>
  </w:style>
  <w:style w:type="paragraph" w:customStyle="1" w:styleId="23">
    <w:name w:val="??? 2"/>
    <w:basedOn w:val="a8"/>
    <w:next w:val="a8"/>
    <w:uiPriority w:val="99"/>
    <w:rsid w:val="00BB119F"/>
    <w:pPr>
      <w:keepNext/>
    </w:pPr>
    <w:rPr>
      <w:rFonts w:ascii="Arial" w:hAnsi="Arial"/>
      <w:b/>
      <w:sz w:val="24"/>
    </w:rPr>
  </w:style>
  <w:style w:type="paragraph" w:customStyle="1" w:styleId="Norma">
    <w:name w:val="Norma"/>
    <w:basedOn w:val="Heading1"/>
    <w:uiPriority w:val="99"/>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uiPriority w:val="99"/>
    <w:rsid w:val="00BB119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uiPriority w:val="99"/>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uiPriority w:val="99"/>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17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31">
    <w:name w:val="Char Char31"/>
    <w:rsid w:val="000017C9"/>
    <w:rPr>
      <w:rFonts w:ascii="Times New Roman" w:eastAsia="MS Mincho" w:hAnsi="Times New Roman"/>
      <w:lang w:val="en-GB" w:eastAsia="en-US"/>
    </w:rPr>
  </w:style>
  <w:style w:type="paragraph" w:customStyle="1" w:styleId="CarCar5">
    <w:name w:val="Car Car5"/>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17C9"/>
    <w:rPr>
      <w:rFonts w:ascii="Arial" w:hAnsi="Arial"/>
      <w:sz w:val="24"/>
      <w:lang w:val="en-GB" w:eastAsia="en-GB" w:bidi="ar-SA"/>
    </w:rPr>
  </w:style>
  <w:style w:type="character" w:customStyle="1" w:styleId="CharChar19">
    <w:name w:val="Char Char19"/>
    <w:semiHidden/>
    <w:rsid w:val="000017C9"/>
    <w:rPr>
      <w:rFonts w:ascii="Times New Roman" w:hAnsi="Times New Roman"/>
      <w:lang w:val="en-GB"/>
    </w:rPr>
  </w:style>
  <w:style w:type="paragraph" w:customStyle="1" w:styleId="DAText">
    <w:name w:val="DA_Text"/>
    <w:basedOn w:val="Normal"/>
    <w:link w:val="DATextZchn"/>
    <w:rsid w:val="000017C9"/>
    <w:pPr>
      <w:spacing w:after="0"/>
      <w:jc w:val="both"/>
    </w:pPr>
    <w:rPr>
      <w:rFonts w:ascii="CG Times (WN)" w:eastAsia="Malgun Gothic" w:hAnsi="CG Times (WN)"/>
      <w:szCs w:val="24"/>
      <w:lang w:val="de-DE" w:eastAsia="de-DE"/>
    </w:rPr>
  </w:style>
  <w:style w:type="character" w:customStyle="1" w:styleId="DATextZchn">
    <w:name w:val="DA_Text Zchn"/>
    <w:link w:val="DAText"/>
    <w:rsid w:val="000017C9"/>
    <w:rPr>
      <w:rFonts w:eastAsia="Malgun Gothic"/>
      <w:szCs w:val="24"/>
      <w:lang w:val="de-DE" w:eastAsia="de-DE"/>
    </w:rPr>
  </w:style>
  <w:style w:type="paragraph" w:customStyle="1" w:styleId="Heading">
    <w:name w:val="Heading"/>
    <w:next w:val="BodyText"/>
    <w:link w:val="HeadingChar"/>
    <w:rsid w:val="000017C9"/>
    <w:pPr>
      <w:spacing w:before="360"/>
      <w:ind w:left="2552"/>
    </w:pPr>
    <w:rPr>
      <w:rFonts w:ascii="Arial" w:eastAsia="宋体" w:hAnsi="Arial"/>
      <w:b/>
      <w:sz w:val="22"/>
    </w:rPr>
  </w:style>
  <w:style w:type="paragraph" w:customStyle="1" w:styleId="NormalLatinItalique">
    <w:name w:val="Normal + (Latin) Italique"/>
    <w:basedOn w:val="Normal"/>
    <w:link w:val="NormalLatinItaliqueCar"/>
    <w:rsid w:val="000017C9"/>
    <w:rPr>
      <w:rFonts w:ascii="CG Times (WN)" w:hAnsi="CG Times (WN)"/>
    </w:rPr>
  </w:style>
  <w:style w:type="character" w:customStyle="1" w:styleId="NormalLatinItaliqueCar">
    <w:name w:val="Normal + (Latin) Italique Car"/>
    <w:link w:val="NormalLatinItalique"/>
    <w:rsid w:val="000017C9"/>
    <w:rPr>
      <w:lang w:val="en-GB" w:eastAsia="en-US"/>
    </w:rPr>
  </w:style>
  <w:style w:type="paragraph" w:customStyle="1" w:styleId="B1LatinItalique">
    <w:name w:val="B1 + (Latin) Italique"/>
    <w:basedOn w:val="B10"/>
    <w:link w:val="B1LatinItaliqueCar"/>
    <w:rsid w:val="000017C9"/>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17C9"/>
    <w:rPr>
      <w:i/>
      <w:iCs/>
      <w:lang w:val="en-GB" w:eastAsia="en-US"/>
    </w:rPr>
  </w:style>
  <w:style w:type="character" w:customStyle="1" w:styleId="CharChar13">
    <w:name w:val="Char Char13"/>
    <w:semiHidden/>
    <w:rsid w:val="000017C9"/>
    <w:rPr>
      <w:rFonts w:eastAsia="宋体"/>
      <w:lang w:val="en-GB" w:eastAsia="en-US" w:bidi="ar-SA"/>
    </w:rPr>
  </w:style>
  <w:style w:type="character" w:customStyle="1" w:styleId="CharChar6">
    <w:name w:val="Char Char6"/>
    <w:rsid w:val="000017C9"/>
    <w:rPr>
      <w:rFonts w:ascii="Arial" w:eastAsia="宋体" w:hAnsi="Arial"/>
      <w:sz w:val="32"/>
      <w:lang w:val="en-GB" w:eastAsia="en-US" w:bidi="ar-SA"/>
    </w:rPr>
  </w:style>
  <w:style w:type="character" w:customStyle="1" w:styleId="CharChar16">
    <w:name w:val="Char Char16"/>
    <w:rsid w:val="000017C9"/>
    <w:rPr>
      <w:rFonts w:ascii="Arial" w:eastAsia="宋体" w:hAnsi="Arial"/>
      <w:lang w:val="en-GB" w:eastAsia="en-US" w:bidi="ar-SA"/>
    </w:rPr>
  </w:style>
  <w:style w:type="character" w:customStyle="1" w:styleId="CharChar14">
    <w:name w:val="Char Char14"/>
    <w:rsid w:val="000017C9"/>
    <w:rPr>
      <w:rFonts w:ascii="Arial" w:eastAsia="宋体" w:hAnsi="Arial"/>
      <w:sz w:val="36"/>
      <w:lang w:val="en-GB" w:eastAsia="en-US" w:bidi="ar-SA"/>
    </w:rPr>
  </w:style>
  <w:style w:type="paragraph" w:customStyle="1" w:styleId="CarCar1CharCharCarCar">
    <w:name w:val="Car Car1 Char Char Car Car"/>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0017C9"/>
  </w:style>
  <w:style w:type="character" w:customStyle="1" w:styleId="Char3">
    <w:name w:val="批注主题 Char"/>
    <w:semiHidden/>
    <w:rsid w:val="000017C9"/>
    <w:rPr>
      <w:b/>
      <w:bCs/>
      <w:lang w:val="en-GB" w:eastAsia="en-US" w:bidi="ar-SA"/>
    </w:rPr>
  </w:style>
  <w:style w:type="paragraph" w:customStyle="1" w:styleId="font5">
    <w:name w:val="font5"/>
    <w:basedOn w:val="Normal"/>
    <w:uiPriority w:val="99"/>
    <w:rsid w:val="000017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17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17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17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17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17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17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17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17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17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17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17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17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17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17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17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17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17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1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17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17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17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17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017C9"/>
  </w:style>
  <w:style w:type="numbering" w:customStyle="1" w:styleId="114">
    <w:name w:val="목록 없음11"/>
    <w:next w:val="NoList"/>
    <w:semiHidden/>
    <w:unhideWhenUsed/>
    <w:rsid w:val="000017C9"/>
  </w:style>
  <w:style w:type="numbering" w:customStyle="1" w:styleId="211">
    <w:name w:val="목록 없음21"/>
    <w:next w:val="NoList"/>
    <w:semiHidden/>
    <w:rsid w:val="000017C9"/>
  </w:style>
  <w:style w:type="numbering" w:customStyle="1" w:styleId="122">
    <w:name w:val="목록 없음12"/>
    <w:next w:val="NoList"/>
    <w:semiHidden/>
    <w:unhideWhenUsed/>
    <w:rsid w:val="000017C9"/>
  </w:style>
  <w:style w:type="numbering" w:customStyle="1" w:styleId="221">
    <w:name w:val="목록 없음22"/>
    <w:next w:val="NoList"/>
    <w:semiHidden/>
    <w:rsid w:val="000017C9"/>
  </w:style>
  <w:style w:type="numbering" w:customStyle="1" w:styleId="130">
    <w:name w:val="목록 없음13"/>
    <w:next w:val="NoList"/>
    <w:semiHidden/>
    <w:unhideWhenUsed/>
    <w:rsid w:val="000017C9"/>
  </w:style>
  <w:style w:type="numbering" w:customStyle="1" w:styleId="230">
    <w:name w:val="목록 없음23"/>
    <w:next w:val="NoList"/>
    <w:semiHidden/>
    <w:rsid w:val="000017C9"/>
  </w:style>
  <w:style w:type="numbering" w:customStyle="1" w:styleId="140">
    <w:name w:val="목록 없음14"/>
    <w:next w:val="NoList"/>
    <w:semiHidden/>
    <w:unhideWhenUsed/>
    <w:rsid w:val="000017C9"/>
  </w:style>
  <w:style w:type="numbering" w:customStyle="1" w:styleId="240">
    <w:name w:val="목록 없음24"/>
    <w:next w:val="NoList"/>
    <w:semiHidden/>
    <w:rsid w:val="000017C9"/>
  </w:style>
  <w:style w:type="numbering" w:customStyle="1" w:styleId="150">
    <w:name w:val="목록 없음15"/>
    <w:next w:val="NoList"/>
    <w:semiHidden/>
    <w:unhideWhenUsed/>
    <w:rsid w:val="000017C9"/>
  </w:style>
  <w:style w:type="numbering" w:customStyle="1" w:styleId="25">
    <w:name w:val="목록 없음25"/>
    <w:next w:val="NoList"/>
    <w:semiHidden/>
    <w:rsid w:val="000017C9"/>
  </w:style>
  <w:style w:type="numbering" w:customStyle="1" w:styleId="NoList112">
    <w:name w:val="No List112"/>
    <w:next w:val="NoList"/>
    <w:uiPriority w:val="99"/>
    <w:semiHidden/>
    <w:rsid w:val="000017C9"/>
  </w:style>
  <w:style w:type="numbering" w:customStyle="1" w:styleId="NoList13">
    <w:name w:val="No List13"/>
    <w:next w:val="NoList"/>
    <w:uiPriority w:val="99"/>
    <w:semiHidden/>
    <w:rsid w:val="000017C9"/>
  </w:style>
  <w:style w:type="numbering" w:customStyle="1" w:styleId="NoList42">
    <w:name w:val="No List42"/>
    <w:next w:val="NoList"/>
    <w:uiPriority w:val="99"/>
    <w:semiHidden/>
    <w:rsid w:val="000017C9"/>
  </w:style>
  <w:style w:type="numbering" w:customStyle="1" w:styleId="NoList113">
    <w:name w:val="No List113"/>
    <w:next w:val="NoList"/>
    <w:uiPriority w:val="99"/>
    <w:semiHidden/>
    <w:rsid w:val="000017C9"/>
  </w:style>
  <w:style w:type="paragraph" w:customStyle="1" w:styleId="Proposal">
    <w:name w:val="Proposal"/>
    <w:basedOn w:val="Normal"/>
    <w:rsid w:val="000017C9"/>
    <w:pPr>
      <w:numPr>
        <w:numId w:val="33"/>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rsid w:val="000017C9"/>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17C9"/>
    <w:rPr>
      <w:lang w:val="en-GB"/>
    </w:rPr>
  </w:style>
  <w:style w:type="paragraph" w:customStyle="1" w:styleId="Figuretitle0">
    <w:name w:val="Figure_title"/>
    <w:basedOn w:val="Normal"/>
    <w:next w:val="Normal"/>
    <w:uiPriority w:val="99"/>
    <w:rsid w:val="000017C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17C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17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rsid w:val="000017C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17C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17C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17C9"/>
    <w:pPr>
      <w:numPr>
        <w:numId w:val="3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rsid w:val="000017C9"/>
    <w:pPr>
      <w:suppressAutoHyphens/>
      <w:autoSpaceDN w:val="0"/>
      <w:spacing w:after="0"/>
      <w:jc w:val="both"/>
    </w:pPr>
    <w:rPr>
      <w:rFonts w:eastAsia="Batang"/>
    </w:rPr>
  </w:style>
  <w:style w:type="paragraph" w:customStyle="1" w:styleId="enumlev3">
    <w:name w:val="enumlev3"/>
    <w:basedOn w:val="enumlev2"/>
    <w:uiPriority w:val="99"/>
    <w:rsid w:val="000017C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Normal"/>
    <w:uiPriority w:val="99"/>
    <w:rsid w:val="000017C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017C9"/>
  </w:style>
  <w:style w:type="character" w:customStyle="1" w:styleId="st">
    <w:name w:val="st"/>
    <w:rsid w:val="000017C9"/>
  </w:style>
  <w:style w:type="character" w:customStyle="1" w:styleId="st1">
    <w:name w:val="st1"/>
    <w:rsid w:val="000017C9"/>
  </w:style>
  <w:style w:type="numbering" w:customStyle="1" w:styleId="LFO19">
    <w:name w:val="LFO19"/>
    <w:rsid w:val="000017C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47A5-615E-4625-BB24-E0F5931C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42</Pages>
  <Words>13803</Words>
  <Characters>78678</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2020-08-07T06:38:00Z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